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AA" w:rsidRPr="00E96950" w:rsidRDefault="00E70F1A" w:rsidP="006F5AAA">
      <w:pPr>
        <w:pStyle w:val="1"/>
      </w:pPr>
      <w:r>
        <w:t>OSPF</w:t>
      </w:r>
      <w:r w:rsidR="00BD763A">
        <w:rPr>
          <w:rFonts w:hint="eastAsia"/>
        </w:rPr>
        <w:t>V</w:t>
      </w:r>
      <w:r>
        <w:t>3-MIB</w:t>
      </w:r>
    </w:p>
    <w:p w:rsidR="006F5AAA" w:rsidRPr="00E96950" w:rsidRDefault="006F5AAA" w:rsidP="006F5AAA">
      <w:r w:rsidRPr="00E96950">
        <w:t>本节介绍</w:t>
      </w:r>
      <w:r w:rsidR="00E70F1A">
        <w:t>OSPF</w:t>
      </w:r>
      <w:r w:rsidR="00BD763A">
        <w:rPr>
          <w:rFonts w:hint="eastAsia"/>
        </w:rPr>
        <w:t>V</w:t>
      </w:r>
      <w:r w:rsidR="00E70F1A">
        <w:t>3-MIB</w:t>
      </w:r>
      <w:r w:rsidRPr="00E96950">
        <w:t>模块输出的告警信息。</w:t>
      </w:r>
    </w:p>
    <w:p w:rsidR="006F5AAA" w:rsidRPr="00E96950" w:rsidRDefault="00BD71B9" w:rsidP="00BD71B9">
      <w:pPr>
        <w:pStyle w:val="3"/>
      </w:pPr>
      <w:r w:rsidRPr="00BD71B9">
        <w:t>ospfv3VirtIfStateChange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8B509C" w:rsidP="006300F3">
            <w:pPr>
              <w:pStyle w:val="TableText"/>
            </w:pPr>
            <w:r w:rsidRPr="008B509C">
              <w:t>1.3.6.1.2.1.191.0.1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DE1882" w:rsidP="006300F3">
            <w:pPr>
              <w:pStyle w:val="TableText"/>
            </w:pPr>
            <w:r>
              <w:rPr>
                <w:rFonts w:hint="eastAsia"/>
              </w:rPr>
              <w:t>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BF5D42" w:rsidRDefault="00D60A1C" w:rsidP="006F5AAA">
      <w:r>
        <w:rPr>
          <w:rFonts w:hint="eastAsia"/>
        </w:rPr>
        <w:t>虚拟接口状态变为</w:t>
      </w:r>
      <w:r w:rsidR="002B753E" w:rsidRPr="002B753E">
        <w:t>Point-to-Point</w:t>
      </w:r>
      <w:r>
        <w:rPr>
          <w:rFonts w:hint="eastAsia"/>
        </w:rPr>
        <w:t>，或从</w:t>
      </w:r>
      <w:r w:rsidR="002B753E" w:rsidRPr="002B753E">
        <w:t>Point-to-Point</w:t>
      </w:r>
      <w:r>
        <w:rPr>
          <w:rFonts w:hint="eastAsia"/>
        </w:rPr>
        <w:t>状态</w:t>
      </w:r>
      <w:r w:rsidR="001D47BD">
        <w:rPr>
          <w:rFonts w:hint="eastAsia"/>
        </w:rPr>
        <w:t>变为其他状态</w:t>
      </w:r>
      <w:r>
        <w:rPr>
          <w:rFonts w:hint="eastAsia"/>
        </w:rPr>
        <w:t>时</w:t>
      </w:r>
      <w:r w:rsidR="007D6605" w:rsidRPr="00E96950">
        <w:rPr>
          <w:rFonts w:hint="eastAsia"/>
        </w:rPr>
        <w:t>发送</w:t>
      </w:r>
      <w:r w:rsidR="00BF5D42" w:rsidRPr="00E96950">
        <w:rPr>
          <w:rFonts w:hint="eastAsia"/>
        </w:rPr>
        <w:t>告警。</w:t>
      </w:r>
    </w:p>
    <w:p w:rsidR="00DB19D6" w:rsidRPr="00E96950" w:rsidRDefault="00CD7562" w:rsidP="006F5AAA">
      <w:r>
        <w:rPr>
          <w:rFonts w:hint="eastAsia"/>
        </w:rPr>
        <w:t>为了减少</w:t>
      </w:r>
      <w:r w:rsidR="00DB19D6">
        <w:rPr>
          <w:rFonts w:hint="eastAsia"/>
        </w:rPr>
        <w:t>虚拟接口</w:t>
      </w:r>
      <w:r>
        <w:rPr>
          <w:rFonts w:hint="eastAsia"/>
        </w:rPr>
        <w:t>UP</w:t>
      </w:r>
      <w:r>
        <w:rPr>
          <w:rFonts w:hint="eastAsia"/>
        </w:rPr>
        <w:t>时的不必要的告警，虚拟接口状态</w:t>
      </w:r>
      <w:r w:rsidR="00DB19D6">
        <w:rPr>
          <w:rFonts w:hint="eastAsia"/>
        </w:rPr>
        <w:t>变为非</w:t>
      </w:r>
      <w:r w:rsidR="00DB19D6">
        <w:rPr>
          <w:rFonts w:hint="eastAsia"/>
        </w:rPr>
        <w:t>DOWN</w:t>
      </w:r>
      <w:r w:rsidR="00DB19D6">
        <w:rPr>
          <w:rFonts w:hint="eastAsia"/>
        </w:rPr>
        <w:t>状态起</w:t>
      </w:r>
      <w:r>
        <w:rPr>
          <w:rFonts w:hint="eastAsia"/>
        </w:rPr>
        <w:t>的</w:t>
      </w:r>
      <w:r w:rsidR="00DB19D6">
        <w:rPr>
          <w:rFonts w:hint="eastAsia"/>
        </w:rPr>
        <w:t>2</w:t>
      </w:r>
      <w:r w:rsidR="00DB19D6">
        <w:rPr>
          <w:rFonts w:hint="eastAsia"/>
        </w:rPr>
        <w:t>倍</w:t>
      </w:r>
      <w:r w:rsidR="00B77828">
        <w:rPr>
          <w:rFonts w:hint="eastAsia"/>
        </w:rPr>
        <w:t>dead</w:t>
      </w:r>
      <w:r w:rsidR="00DB19D6">
        <w:rPr>
          <w:rFonts w:hint="eastAsia"/>
        </w:rPr>
        <w:t>时间内不</w:t>
      </w:r>
      <w:r w:rsidR="00AB0B49">
        <w:rPr>
          <w:rFonts w:hint="eastAsia"/>
        </w:rPr>
        <w:t>发送虚拟接口</w:t>
      </w:r>
      <w:r w:rsidR="00DB19D6">
        <w:rPr>
          <w:rFonts w:hint="eastAsia"/>
        </w:rPr>
        <w:t>状态变化</w:t>
      </w:r>
      <w:r w:rsidR="00AB0B49">
        <w:rPr>
          <w:rFonts w:hint="eastAsia"/>
        </w:rPr>
        <w:t>告警</w:t>
      </w:r>
      <w:r w:rsidR="00DB19D6">
        <w:rPr>
          <w:rFonts w:hint="eastAsia"/>
        </w:rPr>
        <w:t>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B367EF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B367EF">
              <w:rPr>
                <w:rFonts w:hint="eastAsia"/>
                <w:b/>
              </w:rPr>
              <w:t>ospfv3</w:t>
            </w:r>
            <w:r w:rsidRPr="00E96950">
              <w:rPr>
                <w:b/>
              </w:rPr>
              <w:t xml:space="preserve"> </w:t>
            </w:r>
            <w:proofErr w:type="spellStart"/>
            <w:r w:rsidR="00B367EF" w:rsidRPr="00B367EF">
              <w:rPr>
                <w:b/>
              </w:rPr>
              <w:t>virtif</w:t>
            </w:r>
            <w:proofErr w:type="spellEnd"/>
            <w:r w:rsidR="00B367EF" w:rsidRPr="00B367EF">
              <w:rPr>
                <w:b/>
              </w:rPr>
              <w:t>-state-change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</w:t>
            </w:r>
            <w:r w:rsidR="00B367EF" w:rsidRPr="00B367EF">
              <w:rPr>
                <w:b/>
              </w:rPr>
              <w:t xml:space="preserve">enable ospfv3 </w:t>
            </w:r>
            <w:proofErr w:type="spellStart"/>
            <w:r w:rsidR="00B367EF" w:rsidRPr="00B367EF">
              <w:rPr>
                <w:b/>
              </w:rPr>
              <w:t>virtif</w:t>
            </w:r>
            <w:proofErr w:type="spellEnd"/>
            <w:r w:rsidR="00B367EF" w:rsidRPr="00B367EF">
              <w:rPr>
                <w:b/>
              </w:rPr>
              <w:t>-state-change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56721B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56721B" w:rsidRPr="00E96950" w:rsidTr="0056721B">
        <w:trPr>
          <w:cantSplit/>
        </w:trPr>
        <w:tc>
          <w:tcPr>
            <w:tcW w:w="3607" w:type="dxa"/>
          </w:tcPr>
          <w:p w:rsidR="0056721B" w:rsidRDefault="0056721B" w:rsidP="00B367EF">
            <w:pPr>
              <w:pStyle w:val="TableText"/>
            </w:pPr>
            <w:r w:rsidRPr="00602023">
              <w:t>1.3.6.1.2.1.191.1.1.1</w:t>
            </w:r>
          </w:p>
          <w:p w:rsidR="0056721B" w:rsidRPr="00E96950" w:rsidRDefault="0056721B" w:rsidP="00B367EF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(</w:t>
            </w:r>
            <w:r w:rsidRPr="00CF5718">
              <w:t>ospfv3RouterId</w:t>
            </w:r>
            <w:r>
              <w:rPr>
                <w:rFonts w:hint="eastAsia"/>
              </w:rPr>
              <w:t>)</w:t>
            </w:r>
          </w:p>
        </w:tc>
        <w:tc>
          <w:tcPr>
            <w:tcW w:w="2045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3316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6F5AAA" w:rsidRPr="00E96950" w:rsidTr="0056721B">
        <w:trPr>
          <w:cantSplit/>
        </w:trPr>
        <w:tc>
          <w:tcPr>
            <w:tcW w:w="3607" w:type="dxa"/>
          </w:tcPr>
          <w:p w:rsidR="00B367EF" w:rsidRDefault="00B367EF" w:rsidP="006300F3">
            <w:pPr>
              <w:pStyle w:val="TableText"/>
            </w:pPr>
            <w:r w:rsidRPr="00602023">
              <w:t>1.3.6.1.2.1.191.1.8.1.9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 xml:space="preserve"> (</w:t>
            </w:r>
            <w:r w:rsidR="00B367EF" w:rsidRPr="00CF5718">
              <w:t>ospfv3VirtIfState</w:t>
            </w:r>
            <w:r w:rsidRPr="00E96950">
              <w:rPr>
                <w:lang w:eastAsia="en-US"/>
              </w:rPr>
              <w:t>)</w:t>
            </w:r>
          </w:p>
        </w:tc>
        <w:tc>
          <w:tcPr>
            <w:tcW w:w="2045" w:type="dxa"/>
          </w:tcPr>
          <w:p w:rsidR="006F5AAA" w:rsidRPr="00E96950" w:rsidRDefault="00B367EF" w:rsidP="006300F3">
            <w:pPr>
              <w:pStyle w:val="TableText"/>
              <w:rPr>
                <w:lang w:eastAsia="en-US"/>
              </w:rPr>
            </w:pPr>
            <w:r w:rsidRPr="003C4E69">
              <w:t>INTEGER</w:t>
            </w:r>
          </w:p>
        </w:tc>
        <w:tc>
          <w:tcPr>
            <w:tcW w:w="3316" w:type="dxa"/>
          </w:tcPr>
          <w:p w:rsidR="00B367EF" w:rsidRPr="004F3BC6" w:rsidRDefault="00BD763A" w:rsidP="00B367EF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down(1)</w:t>
            </w:r>
          </w:p>
          <w:p w:rsidR="006F5AAA" w:rsidRPr="00E96950" w:rsidRDefault="00B367EF" w:rsidP="00B367EF">
            <w:pPr>
              <w:pStyle w:val="TableText"/>
              <w:rPr>
                <w:lang w:eastAsia="en-US"/>
              </w:rPr>
            </w:pPr>
            <w:proofErr w:type="spellStart"/>
            <w:r w:rsidRPr="004F3BC6">
              <w:rPr>
                <w:lang w:eastAsia="en-US"/>
              </w:rPr>
              <w:t>pointToPoint</w:t>
            </w:r>
            <w:proofErr w:type="spellEnd"/>
            <w:r w:rsidRPr="004F3BC6">
              <w:rPr>
                <w:lang w:eastAsia="en-US"/>
              </w:rPr>
              <w:t>(4)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3C6262" w:rsidP="006F5AAA">
      <w:r w:rsidRPr="00E96950">
        <w:rPr>
          <w:rFonts w:hint="eastAsia"/>
        </w:rPr>
        <w:t>无需处理</w:t>
      </w:r>
      <w:r w:rsidR="006F5AAA" w:rsidRPr="00E96950">
        <w:rPr>
          <w:rFonts w:hint="eastAsia"/>
        </w:rPr>
        <w:t>。</w:t>
      </w:r>
    </w:p>
    <w:p w:rsidR="006F5AAA" w:rsidRPr="00E96950" w:rsidRDefault="00AB5A75" w:rsidP="00AB5A75">
      <w:pPr>
        <w:pStyle w:val="3"/>
      </w:pPr>
      <w:r w:rsidRPr="00AB5A75">
        <w:lastRenderedPageBreak/>
        <w:t>ospfv3NbrStateChange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D3E16" w:rsidRPr="00E96950" w:rsidRDefault="001D3E16" w:rsidP="006300F3">
            <w:pPr>
              <w:pStyle w:val="TableText"/>
            </w:pPr>
            <w:r w:rsidRPr="001D3E16">
              <w:t>1.3.6.1.2.1.191.0.2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1D3E16" w:rsidP="001D3E16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</w:t>
            </w:r>
            <w:r w:rsidR="006F5AAA" w:rsidRPr="00E96950">
              <w:rPr>
                <w:rStyle w:val="BoldText"/>
                <w:rFonts w:ascii="Futura Bk" w:hAnsi="Futura Bk" w:hint="eastAsia"/>
              </w:rPr>
              <w:t>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C03036" w:rsidRDefault="001D47BD" w:rsidP="006F5AAA">
      <w:r>
        <w:rPr>
          <w:rFonts w:hint="eastAsia"/>
        </w:rPr>
        <w:t>邻居状态变化输出告警，在</w:t>
      </w:r>
      <w:r>
        <w:rPr>
          <w:rFonts w:hint="eastAsia"/>
        </w:rPr>
        <w:t>DR</w:t>
      </w:r>
      <w:r>
        <w:rPr>
          <w:rFonts w:hint="eastAsia"/>
        </w:rPr>
        <w:t>和</w:t>
      </w:r>
      <w:r>
        <w:rPr>
          <w:rFonts w:hint="eastAsia"/>
        </w:rPr>
        <w:t>BDR</w:t>
      </w:r>
      <w:r>
        <w:rPr>
          <w:rFonts w:hint="eastAsia"/>
        </w:rPr>
        <w:t>上，邻居状态变为</w:t>
      </w:r>
      <w:r>
        <w:rPr>
          <w:rFonts w:hint="eastAsia"/>
        </w:rPr>
        <w:t>FULL</w:t>
      </w:r>
      <w:r>
        <w:rPr>
          <w:rFonts w:hint="eastAsia"/>
        </w:rPr>
        <w:t>，或从</w:t>
      </w:r>
      <w:r>
        <w:rPr>
          <w:rFonts w:hint="eastAsia"/>
        </w:rPr>
        <w:t>FULL</w:t>
      </w:r>
      <w:r>
        <w:rPr>
          <w:rFonts w:hint="eastAsia"/>
        </w:rPr>
        <w:t>状态变为其他状态时输出告警；在</w:t>
      </w:r>
      <w:proofErr w:type="spellStart"/>
      <w:r w:rsidR="007A095C">
        <w:rPr>
          <w:rFonts w:hint="eastAsia"/>
        </w:rPr>
        <w:t>DRother</w:t>
      </w:r>
      <w:proofErr w:type="spellEnd"/>
      <w:r>
        <w:rPr>
          <w:rFonts w:hint="eastAsia"/>
        </w:rPr>
        <w:t>上邻居状态变为</w:t>
      </w:r>
      <w:r>
        <w:rPr>
          <w:rFonts w:hint="eastAsia"/>
        </w:rPr>
        <w:t>2-way</w:t>
      </w:r>
      <w:r>
        <w:rPr>
          <w:rFonts w:hint="eastAsia"/>
        </w:rPr>
        <w:t>或从</w:t>
      </w:r>
      <w:r>
        <w:rPr>
          <w:rFonts w:hint="eastAsia"/>
        </w:rPr>
        <w:t>2-way</w:t>
      </w:r>
      <w:r>
        <w:rPr>
          <w:rFonts w:hint="eastAsia"/>
        </w:rPr>
        <w:t>状态变为其他状态时输出告警</w:t>
      </w:r>
      <w:r w:rsidR="00C03036" w:rsidRPr="00E96950">
        <w:rPr>
          <w:rFonts w:hint="eastAsia"/>
        </w:rPr>
        <w:t>。</w:t>
      </w:r>
    </w:p>
    <w:p w:rsidR="001C7C66" w:rsidRPr="00E96950" w:rsidRDefault="00052483" w:rsidP="001C7C66">
      <w:r>
        <w:rPr>
          <w:rFonts w:hint="eastAsia"/>
        </w:rPr>
        <w:t>为了减少接口</w:t>
      </w:r>
      <w:r>
        <w:rPr>
          <w:rFonts w:hint="eastAsia"/>
        </w:rPr>
        <w:t>UP</w:t>
      </w:r>
      <w:r>
        <w:rPr>
          <w:rFonts w:hint="eastAsia"/>
        </w:rPr>
        <w:t>时的不必要的告警，</w:t>
      </w:r>
      <w:r w:rsidR="001C7C66">
        <w:rPr>
          <w:rFonts w:hint="eastAsia"/>
        </w:rPr>
        <w:t>接口变为非</w:t>
      </w:r>
      <w:r w:rsidR="001C7C66">
        <w:rPr>
          <w:rFonts w:hint="eastAsia"/>
        </w:rPr>
        <w:t>DOWN</w:t>
      </w:r>
      <w:r w:rsidR="001C7C66">
        <w:rPr>
          <w:rFonts w:hint="eastAsia"/>
        </w:rPr>
        <w:t>状态起</w:t>
      </w:r>
      <w:r w:rsidR="004E301D">
        <w:rPr>
          <w:rFonts w:hint="eastAsia"/>
        </w:rPr>
        <w:t>的</w:t>
      </w:r>
      <w:r w:rsidR="001C7C66">
        <w:rPr>
          <w:rFonts w:hint="eastAsia"/>
        </w:rPr>
        <w:t>2</w:t>
      </w:r>
      <w:r w:rsidR="001C7C66">
        <w:rPr>
          <w:rFonts w:hint="eastAsia"/>
        </w:rPr>
        <w:t>倍</w:t>
      </w:r>
      <w:r w:rsidR="001C7C66">
        <w:rPr>
          <w:rFonts w:hint="eastAsia"/>
        </w:rPr>
        <w:t>dead</w:t>
      </w:r>
      <w:r w:rsidR="001C7C66">
        <w:rPr>
          <w:rFonts w:hint="eastAsia"/>
        </w:rPr>
        <w:t>时间内</w:t>
      </w:r>
      <w:r w:rsidR="00AB0B49">
        <w:rPr>
          <w:rFonts w:hint="eastAsia"/>
        </w:rPr>
        <w:t>不发送邻居</w:t>
      </w:r>
      <w:r w:rsidR="001C7C66">
        <w:rPr>
          <w:rFonts w:hint="eastAsia"/>
        </w:rPr>
        <w:t>状态变化</w:t>
      </w:r>
      <w:r w:rsidR="00AB0B49">
        <w:rPr>
          <w:rFonts w:hint="eastAsia"/>
        </w:rPr>
        <w:t>告警</w:t>
      </w:r>
      <w:r w:rsidR="001C7C66">
        <w:rPr>
          <w:rFonts w:hint="eastAsia"/>
        </w:rPr>
        <w:t>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5B1E9F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5B1E9F">
              <w:rPr>
                <w:rFonts w:hint="eastAsia"/>
                <w:b/>
              </w:rPr>
              <w:t>ospfv3</w:t>
            </w:r>
            <w:r w:rsidRPr="00E96950">
              <w:rPr>
                <w:b/>
              </w:rPr>
              <w:t xml:space="preserve"> </w:t>
            </w:r>
            <w:r w:rsidR="00A06CA7" w:rsidRPr="00A06CA7">
              <w:rPr>
                <w:b/>
              </w:rPr>
              <w:t>neighbor-state-change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5B1E9F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5B1E9F">
              <w:rPr>
                <w:rFonts w:hint="eastAsia"/>
                <w:b/>
              </w:rPr>
              <w:t>ospfv3</w:t>
            </w:r>
            <w:r w:rsidRPr="00E96950">
              <w:rPr>
                <w:b/>
              </w:rPr>
              <w:t xml:space="preserve"> </w:t>
            </w:r>
            <w:r w:rsidR="00A06CA7" w:rsidRPr="00A06CA7">
              <w:rPr>
                <w:b/>
              </w:rPr>
              <w:t>neighbor-state-change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1C7C66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6F5AAA" w:rsidRPr="00E96950" w:rsidTr="001C7C66">
        <w:trPr>
          <w:cantSplit/>
        </w:trPr>
        <w:tc>
          <w:tcPr>
            <w:tcW w:w="3607" w:type="dxa"/>
          </w:tcPr>
          <w:p w:rsidR="001C7C66" w:rsidRDefault="001C7C66" w:rsidP="006300F3">
            <w:pPr>
              <w:pStyle w:val="TableText"/>
            </w:pPr>
            <w:r w:rsidRPr="001C7C66">
              <w:rPr>
                <w:lang w:eastAsia="en-US"/>
              </w:rPr>
              <w:t>1.3.6.1.2.1.191.1.1.1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 xml:space="preserve"> (</w:t>
            </w:r>
            <w:r w:rsidR="001C7C66" w:rsidRPr="00602023">
              <w:t>ospfv3RouterId</w:t>
            </w:r>
            <w:r w:rsidRPr="00E96950">
              <w:rPr>
                <w:lang w:eastAsia="en-US"/>
              </w:rPr>
              <w:t>)</w:t>
            </w:r>
          </w:p>
        </w:tc>
        <w:tc>
          <w:tcPr>
            <w:tcW w:w="2045" w:type="dxa"/>
          </w:tcPr>
          <w:p w:rsidR="006F5AAA" w:rsidRPr="00E96950" w:rsidRDefault="00BD763A" w:rsidP="006300F3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3316" w:type="dxa"/>
          </w:tcPr>
          <w:p w:rsidR="006F5AAA" w:rsidRPr="00E96950" w:rsidRDefault="0056721B" w:rsidP="006300F3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1C7C66" w:rsidRPr="00E96950" w:rsidTr="001C7C66">
        <w:trPr>
          <w:cantSplit/>
        </w:trPr>
        <w:tc>
          <w:tcPr>
            <w:tcW w:w="3607" w:type="dxa"/>
          </w:tcPr>
          <w:p w:rsidR="001C7C66" w:rsidRDefault="001C7C66" w:rsidP="006300F3">
            <w:pPr>
              <w:pStyle w:val="TableText"/>
            </w:pPr>
            <w:r w:rsidRPr="00797CB1">
              <w:t>1.3.6.1.2.1.191.1.9.1.8</w:t>
            </w:r>
          </w:p>
          <w:p w:rsidR="001C7C66" w:rsidRPr="00E96950" w:rsidRDefault="001C7C66" w:rsidP="006300F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(</w:t>
            </w:r>
            <w:r w:rsidRPr="00431454">
              <w:t>ospfv3NbrState</w:t>
            </w:r>
            <w:r>
              <w:rPr>
                <w:rFonts w:hint="eastAsia"/>
              </w:rPr>
              <w:t>)</w:t>
            </w:r>
          </w:p>
        </w:tc>
        <w:tc>
          <w:tcPr>
            <w:tcW w:w="2045" w:type="dxa"/>
            <w:vAlign w:val="top"/>
          </w:tcPr>
          <w:p w:rsidR="001C7C66" w:rsidRPr="00AB7717" w:rsidRDefault="001C7C66" w:rsidP="001C7C66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1C7C66" w:rsidRPr="000C551F" w:rsidRDefault="00BD763A" w:rsidP="001C7C66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down(1)</w:t>
            </w:r>
          </w:p>
          <w:p w:rsidR="001C7C66" w:rsidRPr="000C551F" w:rsidRDefault="00BD763A" w:rsidP="001C7C66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attempt(2)</w:t>
            </w:r>
          </w:p>
          <w:p w:rsidR="001C7C66" w:rsidRPr="000C551F" w:rsidRDefault="00BD763A" w:rsidP="001C7C66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init(3)</w:t>
            </w:r>
          </w:p>
          <w:p w:rsidR="001C7C66" w:rsidRPr="000C551F" w:rsidRDefault="00BD763A" w:rsidP="001C7C6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twoWay</w:t>
            </w:r>
            <w:proofErr w:type="spellEnd"/>
            <w:r>
              <w:rPr>
                <w:lang w:eastAsia="en-US"/>
              </w:rPr>
              <w:t>(4)</w:t>
            </w:r>
          </w:p>
          <w:p w:rsidR="001C7C66" w:rsidRPr="000C551F" w:rsidRDefault="00BD763A" w:rsidP="001C7C6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exchangeStart</w:t>
            </w:r>
            <w:proofErr w:type="spellEnd"/>
            <w:r>
              <w:rPr>
                <w:lang w:eastAsia="en-US"/>
              </w:rPr>
              <w:t>(5)</w:t>
            </w:r>
          </w:p>
          <w:p w:rsidR="001C7C66" w:rsidRPr="000C551F" w:rsidRDefault="00BD763A" w:rsidP="001C7C66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exchange(6)</w:t>
            </w:r>
          </w:p>
          <w:p w:rsidR="001C7C66" w:rsidRPr="000C551F" w:rsidRDefault="00BD763A" w:rsidP="001C7C66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loading(7)</w:t>
            </w:r>
          </w:p>
          <w:p w:rsidR="001C7C66" w:rsidRPr="00AB7717" w:rsidRDefault="001C7C66" w:rsidP="001C7C66">
            <w:pPr>
              <w:pStyle w:val="TableText"/>
              <w:rPr>
                <w:lang w:eastAsia="en-US"/>
              </w:rPr>
            </w:pPr>
            <w:r w:rsidRPr="000C551F">
              <w:rPr>
                <w:lang w:eastAsia="en-US"/>
              </w:rPr>
              <w:t>full(8)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3C6262" w:rsidRDefault="005D27DD" w:rsidP="003C6262">
      <w:pPr>
        <w:pStyle w:val="ItemStep"/>
        <w:rPr>
          <w:lang w:eastAsia="zh-CN"/>
        </w:rPr>
      </w:pPr>
      <w:r>
        <w:rPr>
          <w:rFonts w:hint="eastAsia"/>
          <w:lang w:eastAsia="zh-CN"/>
        </w:rPr>
        <w:t>检查接口状态是否变化</w:t>
      </w:r>
    </w:p>
    <w:p w:rsidR="00BD5719" w:rsidRPr="00BD5719" w:rsidRDefault="00BD5719" w:rsidP="00BD5719"/>
    <w:p w:rsidR="006F5AAA" w:rsidRPr="00E96950" w:rsidRDefault="00AB0B49" w:rsidP="00AB0B49">
      <w:pPr>
        <w:pStyle w:val="3"/>
      </w:pPr>
      <w:r w:rsidRPr="00AB0B49">
        <w:lastRenderedPageBreak/>
        <w:t>ospfv3VirtNbrStateChange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DA2958" w:rsidP="006300F3">
            <w:pPr>
              <w:pStyle w:val="TableText"/>
            </w:pPr>
            <w:r w:rsidRPr="00DA2958">
              <w:t>1.3.6.1.2.1.191.0.3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DA2958" w:rsidP="006300F3">
            <w:pPr>
              <w:pStyle w:val="TableText"/>
            </w:pPr>
            <w:r w:rsidRPr="00DA2958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D678D1" w:rsidRPr="00E96950" w:rsidRDefault="00DA2958" w:rsidP="006F5AAA">
      <w:r>
        <w:rPr>
          <w:rFonts w:hint="eastAsia"/>
        </w:rPr>
        <w:t>虚拟接口上邻居变为</w:t>
      </w:r>
      <w:r>
        <w:rPr>
          <w:rFonts w:hint="eastAsia"/>
        </w:rPr>
        <w:t>FULL</w:t>
      </w:r>
      <w:r>
        <w:rPr>
          <w:rFonts w:hint="eastAsia"/>
        </w:rPr>
        <w:t>状态，或从</w:t>
      </w:r>
      <w:r>
        <w:rPr>
          <w:rFonts w:hint="eastAsia"/>
        </w:rPr>
        <w:t>FULL</w:t>
      </w:r>
      <w:r>
        <w:rPr>
          <w:rFonts w:hint="eastAsia"/>
        </w:rPr>
        <w:t>状态变为其他状态，输出告警。</w:t>
      </w:r>
    </w:p>
    <w:p w:rsidR="00FB2A1A" w:rsidRPr="00E96950" w:rsidRDefault="00AB047C" w:rsidP="00FB2A1A">
      <w:r>
        <w:rPr>
          <w:rFonts w:hint="eastAsia"/>
        </w:rPr>
        <w:t>为了减少虚拟接口</w:t>
      </w:r>
      <w:r>
        <w:rPr>
          <w:rFonts w:hint="eastAsia"/>
        </w:rPr>
        <w:t>UP</w:t>
      </w:r>
      <w:r>
        <w:rPr>
          <w:rFonts w:hint="eastAsia"/>
        </w:rPr>
        <w:t>时的不必要的告警，</w:t>
      </w:r>
      <w:r w:rsidR="00FB2A1A">
        <w:rPr>
          <w:rFonts w:hint="eastAsia"/>
        </w:rPr>
        <w:t>虚拟接口变为非</w:t>
      </w:r>
      <w:r w:rsidR="00FB2A1A">
        <w:rPr>
          <w:rFonts w:hint="eastAsia"/>
        </w:rPr>
        <w:t>DOWN</w:t>
      </w:r>
      <w:r w:rsidR="00FB2A1A">
        <w:rPr>
          <w:rFonts w:hint="eastAsia"/>
        </w:rPr>
        <w:t>状态起的</w:t>
      </w:r>
      <w:r w:rsidR="00FB2A1A">
        <w:rPr>
          <w:rFonts w:hint="eastAsia"/>
        </w:rPr>
        <w:t>2</w:t>
      </w:r>
      <w:r w:rsidR="00FB2A1A">
        <w:rPr>
          <w:rFonts w:hint="eastAsia"/>
        </w:rPr>
        <w:t>倍</w:t>
      </w:r>
      <w:r w:rsidR="00FB2A1A">
        <w:rPr>
          <w:rFonts w:hint="eastAsia"/>
        </w:rPr>
        <w:t>dead</w:t>
      </w:r>
      <w:r w:rsidR="00FB2A1A">
        <w:rPr>
          <w:rFonts w:hint="eastAsia"/>
        </w:rPr>
        <w:t>时间内不发送虚拟邻居状态变化告警。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FB2A1A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FB2A1A">
              <w:rPr>
                <w:rFonts w:hint="eastAsia"/>
                <w:b/>
              </w:rPr>
              <w:t>ospfv3</w:t>
            </w:r>
            <w:r w:rsidRPr="00E96950">
              <w:rPr>
                <w:b/>
              </w:rPr>
              <w:t xml:space="preserve"> </w:t>
            </w:r>
            <w:proofErr w:type="spellStart"/>
            <w:r w:rsidR="00FB2A1A" w:rsidRPr="00FB2A1A">
              <w:rPr>
                <w:b/>
              </w:rPr>
              <w:t>virtneighbor</w:t>
            </w:r>
            <w:proofErr w:type="spellEnd"/>
            <w:r w:rsidR="00FB2A1A" w:rsidRPr="00FB2A1A">
              <w:rPr>
                <w:b/>
              </w:rPr>
              <w:t>-state-change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FB2A1A">
              <w:rPr>
                <w:rFonts w:hint="eastAsia"/>
                <w:b/>
              </w:rPr>
              <w:t>ospfv3</w:t>
            </w:r>
            <w:r w:rsidR="00FB2A1A" w:rsidRPr="00E96950">
              <w:rPr>
                <w:b/>
              </w:rPr>
              <w:t xml:space="preserve"> </w:t>
            </w:r>
            <w:proofErr w:type="spellStart"/>
            <w:r w:rsidR="00FB2A1A" w:rsidRPr="00FB2A1A">
              <w:rPr>
                <w:b/>
              </w:rPr>
              <w:t>virtneighbor</w:t>
            </w:r>
            <w:proofErr w:type="spellEnd"/>
            <w:r w:rsidR="00FB2A1A" w:rsidRPr="00FB2A1A">
              <w:rPr>
                <w:b/>
              </w:rPr>
              <w:t>-state-change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165"/>
        <w:gridCol w:w="2487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1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56721B" w:rsidRPr="00E96950" w:rsidTr="009552C7">
        <w:trPr>
          <w:cantSplit/>
        </w:trPr>
        <w:tc>
          <w:tcPr>
            <w:tcW w:w="3165" w:type="dxa"/>
          </w:tcPr>
          <w:p w:rsidR="0056721B" w:rsidRDefault="0056721B" w:rsidP="006300F3">
            <w:pPr>
              <w:pStyle w:val="TableText"/>
            </w:pPr>
            <w:r w:rsidRPr="00602023">
              <w:t>1.3.6.1.2.1.191.1.1.1</w:t>
            </w:r>
          </w:p>
          <w:p w:rsidR="0056721B" w:rsidRPr="00E96950" w:rsidRDefault="0056721B" w:rsidP="006300F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(</w:t>
            </w:r>
            <w:r w:rsidRPr="00602023">
              <w:t>ospfv3RouterId</w:t>
            </w:r>
            <w:r>
              <w:rPr>
                <w:rFonts w:hint="eastAsia"/>
              </w:rPr>
              <w:t>)</w:t>
            </w:r>
          </w:p>
        </w:tc>
        <w:tc>
          <w:tcPr>
            <w:tcW w:w="2487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3316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6F5AAA" w:rsidRPr="00E96950" w:rsidTr="009552C7">
        <w:trPr>
          <w:cantSplit/>
        </w:trPr>
        <w:tc>
          <w:tcPr>
            <w:tcW w:w="3165" w:type="dxa"/>
          </w:tcPr>
          <w:p w:rsidR="001C00FE" w:rsidRDefault="001C00FE" w:rsidP="001C00FE">
            <w:pPr>
              <w:pStyle w:val="TableText"/>
            </w:pPr>
            <w:r w:rsidRPr="00797CB1">
              <w:t>1.3.6.1.2.1.191.1.11.1.8</w:t>
            </w:r>
            <w:r>
              <w:rPr>
                <w:rFonts w:hint="eastAsia"/>
              </w:rPr>
              <w:t xml:space="preserve"> </w:t>
            </w:r>
          </w:p>
          <w:p w:rsidR="006F5AAA" w:rsidRPr="00E96950" w:rsidRDefault="001C00FE" w:rsidP="001C00FE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(</w:t>
            </w:r>
            <w:r w:rsidRPr="0088188A">
              <w:t>ospfv3VirtNbrState</w:t>
            </w:r>
            <w:r>
              <w:rPr>
                <w:rFonts w:hint="eastAsia"/>
              </w:rPr>
              <w:t>)</w:t>
            </w:r>
          </w:p>
        </w:tc>
        <w:tc>
          <w:tcPr>
            <w:tcW w:w="2487" w:type="dxa"/>
          </w:tcPr>
          <w:p w:rsidR="006F5AAA" w:rsidRPr="00E96950" w:rsidRDefault="007C4463" w:rsidP="006300F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7C4463" w:rsidRPr="00AD5AE9" w:rsidRDefault="0056721B" w:rsidP="00270A1A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down(1)</w:t>
            </w:r>
          </w:p>
          <w:p w:rsidR="007C4463" w:rsidRPr="00AD5AE9" w:rsidRDefault="0056721B" w:rsidP="00270A1A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attempt(2)</w:t>
            </w:r>
          </w:p>
          <w:p w:rsidR="007C4463" w:rsidRPr="00AD5AE9" w:rsidRDefault="0056721B" w:rsidP="00270A1A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init(3)</w:t>
            </w:r>
          </w:p>
          <w:p w:rsidR="007C4463" w:rsidRPr="00AD5AE9" w:rsidRDefault="0056721B" w:rsidP="00270A1A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twoWay</w:t>
            </w:r>
            <w:proofErr w:type="spellEnd"/>
            <w:r>
              <w:rPr>
                <w:lang w:eastAsia="en-US"/>
              </w:rPr>
              <w:t>(4)</w:t>
            </w:r>
          </w:p>
          <w:p w:rsidR="007C4463" w:rsidRPr="00AD5AE9" w:rsidRDefault="0056721B" w:rsidP="00270A1A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exchangeStart</w:t>
            </w:r>
            <w:proofErr w:type="spellEnd"/>
            <w:r>
              <w:rPr>
                <w:lang w:eastAsia="en-US"/>
              </w:rPr>
              <w:t>(5)</w:t>
            </w:r>
          </w:p>
          <w:p w:rsidR="007C4463" w:rsidRPr="00AD5AE9" w:rsidRDefault="0056721B" w:rsidP="00270A1A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exchange(6)</w:t>
            </w:r>
          </w:p>
          <w:p w:rsidR="007C4463" w:rsidRPr="00AD5AE9" w:rsidRDefault="0056721B" w:rsidP="00270A1A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loading(7)</w:t>
            </w:r>
          </w:p>
          <w:p w:rsidR="006F5AAA" w:rsidRPr="00E96950" w:rsidRDefault="007C4463" w:rsidP="00270A1A">
            <w:pPr>
              <w:pStyle w:val="TableText"/>
              <w:rPr>
                <w:lang w:eastAsia="en-US"/>
              </w:rPr>
            </w:pPr>
            <w:r w:rsidRPr="0088188A">
              <w:rPr>
                <w:lang w:eastAsia="en-US"/>
              </w:rPr>
              <w:t>full(8)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D45F2A" w:rsidP="006F5AAA">
      <w:r w:rsidRPr="00E96950">
        <w:rPr>
          <w:rFonts w:hint="eastAsia"/>
        </w:rPr>
        <w:t>无需处理</w:t>
      </w:r>
      <w:r w:rsidR="00E3467A" w:rsidRPr="00E96950">
        <w:rPr>
          <w:rFonts w:hint="eastAsia"/>
        </w:rPr>
        <w:t>。</w:t>
      </w:r>
    </w:p>
    <w:p w:rsidR="006F5AAA" w:rsidRPr="00E96950" w:rsidRDefault="007C4463" w:rsidP="007C4463">
      <w:pPr>
        <w:pStyle w:val="3"/>
      </w:pPr>
      <w:r w:rsidRPr="007C4463">
        <w:lastRenderedPageBreak/>
        <w:t>ospfv3IfConfigError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7C4463" w:rsidP="006300F3">
            <w:pPr>
              <w:pStyle w:val="TableText"/>
            </w:pPr>
            <w:r w:rsidRPr="007C4463">
              <w:t>1.3.6.1.2.1.191.0.4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7C4463" w:rsidP="006300F3">
            <w:pPr>
              <w:pStyle w:val="TableText"/>
            </w:pPr>
            <w:r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8316D8" w:rsidRPr="00E96950" w:rsidRDefault="00642E86" w:rsidP="006F5AAA">
      <w:r>
        <w:rPr>
          <w:rFonts w:hint="eastAsia"/>
        </w:rPr>
        <w:t>非虚拟接口上影响邻居建立的配置冲突时</w:t>
      </w:r>
      <w:r w:rsidR="004058F1">
        <w:rPr>
          <w:rFonts w:hint="eastAsia"/>
        </w:rPr>
        <w:t>发送</w:t>
      </w:r>
      <w:r>
        <w:rPr>
          <w:rFonts w:hint="eastAsia"/>
        </w:rPr>
        <w:t>该告警。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361CB1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361CB1">
              <w:rPr>
                <w:rFonts w:hint="eastAsia"/>
                <w:b/>
              </w:rPr>
              <w:t>ospfv3</w:t>
            </w:r>
            <w:r w:rsidRPr="00E96950">
              <w:rPr>
                <w:b/>
              </w:rPr>
              <w:t xml:space="preserve"> </w:t>
            </w:r>
            <w:r w:rsidR="00BE22A4" w:rsidRPr="00BE22A4">
              <w:rPr>
                <w:b/>
              </w:rPr>
              <w:t>if-</w:t>
            </w:r>
            <w:proofErr w:type="spellStart"/>
            <w:r w:rsidR="00BE22A4" w:rsidRPr="00BE22A4">
              <w:rPr>
                <w:b/>
              </w:rPr>
              <w:t>cfg</w:t>
            </w:r>
            <w:proofErr w:type="spellEnd"/>
            <w:r w:rsidR="00BE22A4" w:rsidRPr="00BE22A4">
              <w:rPr>
                <w:b/>
              </w:rPr>
              <w:t>-error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BE22A4">
              <w:rPr>
                <w:rFonts w:hint="eastAsia"/>
                <w:b/>
              </w:rPr>
              <w:t>ospfv3</w:t>
            </w:r>
            <w:r w:rsidR="00BE22A4" w:rsidRPr="00E96950">
              <w:rPr>
                <w:b/>
              </w:rPr>
              <w:t xml:space="preserve"> </w:t>
            </w:r>
            <w:r w:rsidR="00BE22A4" w:rsidRPr="00BE22A4">
              <w:rPr>
                <w:b/>
              </w:rPr>
              <w:t>if-</w:t>
            </w:r>
            <w:proofErr w:type="spellStart"/>
            <w:r w:rsidR="00BE22A4" w:rsidRPr="00BE22A4">
              <w:rPr>
                <w:b/>
              </w:rPr>
              <w:t>cfg</w:t>
            </w:r>
            <w:proofErr w:type="spellEnd"/>
            <w:r w:rsidR="00BE22A4" w:rsidRPr="00BE22A4">
              <w:rPr>
                <w:b/>
              </w:rPr>
              <w:t>-error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165"/>
        <w:gridCol w:w="2487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1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56721B" w:rsidRPr="00E96950" w:rsidTr="00BA005C">
        <w:trPr>
          <w:cantSplit/>
        </w:trPr>
        <w:tc>
          <w:tcPr>
            <w:tcW w:w="3165" w:type="dxa"/>
            <w:vAlign w:val="top"/>
          </w:tcPr>
          <w:p w:rsidR="0056721B" w:rsidRDefault="0056721B" w:rsidP="005046B6">
            <w:pPr>
              <w:pStyle w:val="TableText"/>
            </w:pPr>
            <w:r w:rsidRPr="005379B2">
              <w:rPr>
                <w:lang w:eastAsia="en-US"/>
              </w:rPr>
              <w:t>1.3.6.1.2.1.191.1.1.1</w:t>
            </w:r>
          </w:p>
          <w:p w:rsidR="0056721B" w:rsidRPr="005379B2" w:rsidRDefault="0056721B" w:rsidP="005046B6">
            <w:pPr>
              <w:pStyle w:val="TableText"/>
              <w:rPr>
                <w:lang w:eastAsia="en-US"/>
              </w:rPr>
            </w:pPr>
            <w:r w:rsidRPr="005379B2">
              <w:rPr>
                <w:lang w:eastAsia="en-US"/>
              </w:rPr>
              <w:t>(ospfv3RouterId)</w:t>
            </w:r>
          </w:p>
        </w:tc>
        <w:tc>
          <w:tcPr>
            <w:tcW w:w="2487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3316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5046B6" w:rsidRPr="00E96950" w:rsidTr="001434AC">
        <w:trPr>
          <w:cantSplit/>
        </w:trPr>
        <w:tc>
          <w:tcPr>
            <w:tcW w:w="3165" w:type="dxa"/>
            <w:vAlign w:val="top"/>
          </w:tcPr>
          <w:p w:rsidR="005046B6" w:rsidRDefault="005046B6" w:rsidP="005046B6">
            <w:pPr>
              <w:pStyle w:val="TableText"/>
            </w:pPr>
            <w:r w:rsidRPr="005379B2">
              <w:rPr>
                <w:lang w:eastAsia="en-US"/>
              </w:rPr>
              <w:t>1.3.6.1.2.1.191.1.7.1.12</w:t>
            </w:r>
          </w:p>
          <w:p w:rsidR="005046B6" w:rsidRPr="005379B2" w:rsidRDefault="005046B6" w:rsidP="005046B6">
            <w:pPr>
              <w:pStyle w:val="TableText"/>
              <w:rPr>
                <w:lang w:eastAsia="en-US"/>
              </w:rPr>
            </w:pPr>
            <w:r w:rsidRPr="005379B2">
              <w:rPr>
                <w:lang w:eastAsia="en-US"/>
              </w:rPr>
              <w:t>(ospfv3IfState)</w:t>
            </w:r>
          </w:p>
        </w:tc>
        <w:tc>
          <w:tcPr>
            <w:tcW w:w="2487" w:type="dxa"/>
            <w:vAlign w:val="top"/>
          </w:tcPr>
          <w:p w:rsidR="005046B6" w:rsidRPr="00AB7717" w:rsidRDefault="005046B6" w:rsidP="005046B6">
            <w:pPr>
              <w:pStyle w:val="TableText"/>
              <w:rPr>
                <w:lang w:eastAsia="en-US"/>
              </w:rPr>
            </w:pPr>
            <w:r w:rsidRPr="005046B6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down(1)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loopback(2)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waiting(3)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pointToPoint</w:t>
            </w:r>
            <w:proofErr w:type="spellEnd"/>
            <w:r>
              <w:rPr>
                <w:lang w:eastAsia="en-US"/>
              </w:rPr>
              <w:t>(4)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designatedRouter</w:t>
            </w:r>
            <w:proofErr w:type="spellEnd"/>
            <w:r>
              <w:rPr>
                <w:lang w:eastAsia="en-US"/>
              </w:rPr>
              <w:t>(5)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backupDesignatedRouter</w:t>
            </w:r>
            <w:proofErr w:type="spellEnd"/>
            <w:r>
              <w:rPr>
                <w:lang w:eastAsia="en-US"/>
              </w:rPr>
              <w:t>(6)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otherDesignatedRouter</w:t>
            </w:r>
            <w:proofErr w:type="spellEnd"/>
            <w:r>
              <w:rPr>
                <w:lang w:eastAsia="en-US"/>
              </w:rPr>
              <w:t>(7)</w:t>
            </w:r>
          </w:p>
          <w:p w:rsidR="005046B6" w:rsidRPr="00AB7717" w:rsidRDefault="005046B6" w:rsidP="005046B6">
            <w:pPr>
              <w:pStyle w:val="TableText"/>
              <w:rPr>
                <w:lang w:eastAsia="en-US"/>
              </w:rPr>
            </w:pPr>
            <w:r w:rsidRPr="00440B82">
              <w:rPr>
                <w:lang w:eastAsia="en-US"/>
              </w:rPr>
              <w:t>standby(8)</w:t>
            </w:r>
          </w:p>
        </w:tc>
      </w:tr>
      <w:tr w:rsidR="005046B6" w:rsidRPr="00E96950" w:rsidTr="001434AC">
        <w:trPr>
          <w:cantSplit/>
        </w:trPr>
        <w:tc>
          <w:tcPr>
            <w:tcW w:w="3165" w:type="dxa"/>
            <w:vAlign w:val="top"/>
          </w:tcPr>
          <w:p w:rsidR="005046B6" w:rsidRDefault="005046B6" w:rsidP="005046B6">
            <w:pPr>
              <w:pStyle w:val="TableText"/>
            </w:pPr>
            <w:r w:rsidRPr="005379B2">
              <w:rPr>
                <w:lang w:eastAsia="en-US"/>
              </w:rPr>
              <w:t>1.3.6.1.2.1.191.1.14.3</w:t>
            </w:r>
          </w:p>
          <w:p w:rsidR="005046B6" w:rsidRPr="005379B2" w:rsidRDefault="005046B6" w:rsidP="005046B6">
            <w:pPr>
              <w:pStyle w:val="TableText"/>
              <w:rPr>
                <w:lang w:eastAsia="en-US"/>
              </w:rPr>
            </w:pPr>
            <w:r w:rsidRPr="005379B2">
              <w:rPr>
                <w:lang w:eastAsia="en-US"/>
              </w:rPr>
              <w:t>(ospfv3PacketSrc)</w:t>
            </w:r>
          </w:p>
        </w:tc>
        <w:tc>
          <w:tcPr>
            <w:tcW w:w="2487" w:type="dxa"/>
            <w:vAlign w:val="top"/>
          </w:tcPr>
          <w:p w:rsidR="005046B6" w:rsidRPr="00AB7717" w:rsidRDefault="005046B6" w:rsidP="005046B6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InetAddressIPv6</w:t>
            </w:r>
          </w:p>
        </w:tc>
        <w:tc>
          <w:tcPr>
            <w:tcW w:w="3316" w:type="dxa"/>
            <w:vAlign w:val="top"/>
          </w:tcPr>
          <w:p w:rsidR="005046B6" w:rsidRPr="00AB7717" w:rsidRDefault="005046B6" w:rsidP="005046B6">
            <w:pPr>
              <w:pStyle w:val="TableText"/>
              <w:rPr>
                <w:rFonts w:hint="eastAsia"/>
              </w:rPr>
            </w:pPr>
            <w:r w:rsidRPr="003C4E69">
              <w:rPr>
                <w:lang w:eastAsia="en-US"/>
              </w:rPr>
              <w:t>OCTET STRING</w:t>
            </w:r>
            <w:r w:rsidR="0056721B">
              <w:rPr>
                <w:rFonts w:hint="eastAsia"/>
              </w:rPr>
              <w:t xml:space="preserve"> (SIZE </w:t>
            </w:r>
            <w:r w:rsidRPr="003C4E69">
              <w:rPr>
                <w:lang w:eastAsia="en-US"/>
              </w:rPr>
              <w:t>(16)</w:t>
            </w:r>
            <w:r w:rsidR="0056721B">
              <w:rPr>
                <w:rFonts w:hint="eastAsia"/>
              </w:rPr>
              <w:t>)</w:t>
            </w:r>
          </w:p>
        </w:tc>
      </w:tr>
      <w:tr w:rsidR="005046B6" w:rsidRPr="00E96950" w:rsidTr="001434AC">
        <w:trPr>
          <w:cantSplit/>
        </w:trPr>
        <w:tc>
          <w:tcPr>
            <w:tcW w:w="3165" w:type="dxa"/>
            <w:vAlign w:val="top"/>
          </w:tcPr>
          <w:p w:rsidR="005046B6" w:rsidRDefault="005046B6" w:rsidP="005046B6">
            <w:pPr>
              <w:pStyle w:val="TableText"/>
            </w:pPr>
            <w:r w:rsidRPr="005379B2">
              <w:rPr>
                <w:lang w:eastAsia="en-US"/>
              </w:rPr>
              <w:t>1.3.6.1.2.1.191.1.14.1</w:t>
            </w:r>
          </w:p>
          <w:p w:rsidR="005046B6" w:rsidRPr="005379B2" w:rsidRDefault="005046B6" w:rsidP="005046B6">
            <w:pPr>
              <w:pStyle w:val="TableText"/>
              <w:rPr>
                <w:lang w:eastAsia="en-US"/>
              </w:rPr>
            </w:pPr>
            <w:r w:rsidRPr="005379B2">
              <w:rPr>
                <w:lang w:eastAsia="en-US"/>
              </w:rPr>
              <w:t>(ospfv3ConfigErrorType)</w:t>
            </w:r>
          </w:p>
        </w:tc>
        <w:tc>
          <w:tcPr>
            <w:tcW w:w="2487" w:type="dxa"/>
            <w:vAlign w:val="top"/>
          </w:tcPr>
          <w:p w:rsidR="005046B6" w:rsidRPr="00AB7717" w:rsidRDefault="005046B6" w:rsidP="005046B6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badVersion</w:t>
            </w:r>
            <w:proofErr w:type="spellEnd"/>
            <w:r>
              <w:rPr>
                <w:lang w:eastAsia="en-US"/>
              </w:rPr>
              <w:t>(1)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areaMismatch</w:t>
            </w:r>
            <w:proofErr w:type="spellEnd"/>
            <w:r>
              <w:rPr>
                <w:lang w:eastAsia="en-US"/>
              </w:rPr>
              <w:t>(2)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unknownNbmaNbr</w:t>
            </w:r>
            <w:proofErr w:type="spellEnd"/>
            <w:r>
              <w:rPr>
                <w:lang w:eastAsia="en-US"/>
              </w:rPr>
              <w:t>(3)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unknownVirtualNbr</w:t>
            </w:r>
            <w:proofErr w:type="spellEnd"/>
            <w:r>
              <w:rPr>
                <w:lang w:eastAsia="en-US"/>
              </w:rPr>
              <w:t>(4)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helloIntervalMismatch</w:t>
            </w:r>
            <w:proofErr w:type="spellEnd"/>
            <w:r>
              <w:rPr>
                <w:lang w:eastAsia="en-US"/>
              </w:rPr>
              <w:t>(5)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deadIntervalMismatch</w:t>
            </w:r>
            <w:proofErr w:type="spellEnd"/>
            <w:r>
              <w:rPr>
                <w:lang w:eastAsia="en-US"/>
              </w:rPr>
              <w:t>(6)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optionMismatch</w:t>
            </w:r>
            <w:proofErr w:type="spellEnd"/>
            <w:r>
              <w:rPr>
                <w:lang w:eastAsia="en-US"/>
              </w:rPr>
              <w:t>(7)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mtuMismatch</w:t>
            </w:r>
            <w:proofErr w:type="spellEnd"/>
            <w:r>
              <w:rPr>
                <w:lang w:eastAsia="en-US"/>
              </w:rPr>
              <w:t>(8)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duplicateRouterId</w:t>
            </w:r>
            <w:proofErr w:type="spellEnd"/>
            <w:r>
              <w:rPr>
                <w:lang w:eastAsia="en-US"/>
              </w:rPr>
              <w:t>(9)</w:t>
            </w:r>
          </w:p>
          <w:p w:rsidR="005046B6" w:rsidRPr="00440B82" w:rsidRDefault="005046B6" w:rsidP="005046B6">
            <w:pPr>
              <w:pStyle w:val="TableText"/>
              <w:rPr>
                <w:lang w:eastAsia="en-US"/>
              </w:rPr>
            </w:pPr>
            <w:proofErr w:type="spellStart"/>
            <w:r w:rsidRPr="00440B82">
              <w:rPr>
                <w:lang w:eastAsia="en-US"/>
              </w:rPr>
              <w:t>noError</w:t>
            </w:r>
            <w:proofErr w:type="spellEnd"/>
            <w:r w:rsidRPr="00440B82">
              <w:rPr>
                <w:lang w:eastAsia="en-US"/>
              </w:rPr>
              <w:t>(10)</w:t>
            </w:r>
          </w:p>
        </w:tc>
      </w:tr>
      <w:tr w:rsidR="005046B6" w:rsidRPr="00E96950" w:rsidTr="001434AC">
        <w:trPr>
          <w:cantSplit/>
        </w:trPr>
        <w:tc>
          <w:tcPr>
            <w:tcW w:w="3165" w:type="dxa"/>
            <w:vAlign w:val="top"/>
          </w:tcPr>
          <w:p w:rsidR="005046B6" w:rsidRDefault="005046B6" w:rsidP="005046B6">
            <w:pPr>
              <w:pStyle w:val="TableText"/>
            </w:pPr>
            <w:r w:rsidRPr="005379B2">
              <w:rPr>
                <w:lang w:eastAsia="en-US"/>
              </w:rPr>
              <w:lastRenderedPageBreak/>
              <w:t>1.3.6.1.2.1.191.1.14.2</w:t>
            </w:r>
          </w:p>
          <w:p w:rsidR="005046B6" w:rsidRDefault="005046B6" w:rsidP="005046B6">
            <w:pPr>
              <w:pStyle w:val="TableText"/>
              <w:rPr>
                <w:lang w:eastAsia="en-US"/>
              </w:rPr>
            </w:pPr>
            <w:r w:rsidRPr="005379B2">
              <w:rPr>
                <w:lang w:eastAsia="en-US"/>
              </w:rPr>
              <w:t>(ospfv3PacketType)</w:t>
            </w:r>
          </w:p>
        </w:tc>
        <w:tc>
          <w:tcPr>
            <w:tcW w:w="2487" w:type="dxa"/>
            <w:vAlign w:val="top"/>
          </w:tcPr>
          <w:p w:rsidR="005046B6" w:rsidRPr="00AB7717" w:rsidRDefault="005046B6" w:rsidP="005046B6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hello(1)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dbDescript</w:t>
            </w:r>
            <w:proofErr w:type="spellEnd"/>
            <w:r>
              <w:rPr>
                <w:lang w:eastAsia="en-US"/>
              </w:rPr>
              <w:t>(2)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lsReq</w:t>
            </w:r>
            <w:proofErr w:type="spellEnd"/>
            <w:r>
              <w:rPr>
                <w:lang w:eastAsia="en-US"/>
              </w:rPr>
              <w:t>(3)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lsUpdate</w:t>
            </w:r>
            <w:proofErr w:type="spellEnd"/>
            <w:r>
              <w:rPr>
                <w:lang w:eastAsia="en-US"/>
              </w:rPr>
              <w:t>(4)</w:t>
            </w:r>
          </w:p>
          <w:p w:rsidR="005046B6" w:rsidRPr="00440B82" w:rsidRDefault="0056721B" w:rsidP="005046B6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lsAck</w:t>
            </w:r>
            <w:proofErr w:type="spellEnd"/>
            <w:r>
              <w:rPr>
                <w:lang w:eastAsia="en-US"/>
              </w:rPr>
              <w:t>(5)</w:t>
            </w:r>
          </w:p>
          <w:p w:rsidR="005046B6" w:rsidRPr="00AB7717" w:rsidRDefault="005046B6" w:rsidP="005046B6">
            <w:pPr>
              <w:pStyle w:val="TableText"/>
              <w:rPr>
                <w:lang w:eastAsia="en-US"/>
              </w:rPr>
            </w:pPr>
            <w:proofErr w:type="spellStart"/>
            <w:r w:rsidRPr="00440B82">
              <w:rPr>
                <w:lang w:eastAsia="en-US"/>
              </w:rPr>
              <w:t>nullPacket</w:t>
            </w:r>
            <w:proofErr w:type="spellEnd"/>
            <w:r w:rsidRPr="00440B82">
              <w:rPr>
                <w:lang w:eastAsia="en-US"/>
              </w:rPr>
              <w:t>(6)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5046B6" w:rsidP="005046B6">
      <w:pPr>
        <w:pStyle w:val="ItemStep"/>
        <w:rPr>
          <w:lang w:eastAsia="zh-CN"/>
        </w:rPr>
      </w:pPr>
      <w:r>
        <w:rPr>
          <w:rFonts w:hint="eastAsia"/>
          <w:lang w:eastAsia="zh-CN"/>
        </w:rPr>
        <w:t>检查配置接口上</w:t>
      </w:r>
      <w:r>
        <w:rPr>
          <w:rFonts w:hint="eastAsia"/>
          <w:lang w:eastAsia="zh-CN"/>
        </w:rPr>
        <w:t>hello</w:t>
      </w:r>
      <w:r>
        <w:rPr>
          <w:rFonts w:hint="eastAsia"/>
          <w:lang w:eastAsia="zh-CN"/>
        </w:rPr>
        <w:t>报文的中的配置参数是否一致</w:t>
      </w:r>
    </w:p>
    <w:p w:rsidR="006F5AAA" w:rsidRPr="00E96950" w:rsidRDefault="00BA5C2B" w:rsidP="00BA5C2B">
      <w:pPr>
        <w:pStyle w:val="3"/>
      </w:pPr>
      <w:r w:rsidRPr="00BA5C2B">
        <w:t>ospfv3VirtIfConfigError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BA5C2B" w:rsidP="006300F3">
            <w:pPr>
              <w:pStyle w:val="TableText"/>
            </w:pPr>
            <w:r w:rsidRPr="00BA5C2B">
              <w:t>1.3.6.1.2.1.191.0.5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  <w:bookmarkStart w:id="0" w:name="_GoBack"/>
            <w:bookmarkEnd w:id="0"/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4630D9" w:rsidRPr="00E96950" w:rsidRDefault="004630D9" w:rsidP="004630D9">
      <w:r>
        <w:rPr>
          <w:rFonts w:hint="eastAsia"/>
        </w:rPr>
        <w:t>虚拟接口上影响邻居建立的配置冲突时</w:t>
      </w:r>
      <w:r w:rsidR="00B56E67">
        <w:rPr>
          <w:rFonts w:hint="eastAsia"/>
        </w:rPr>
        <w:t>发送</w:t>
      </w:r>
      <w:r>
        <w:rPr>
          <w:rFonts w:hint="eastAsia"/>
        </w:rPr>
        <w:t>该告警。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A57502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F832CE">
              <w:rPr>
                <w:rFonts w:hint="eastAsia"/>
                <w:b/>
              </w:rPr>
              <w:t>osp</w:t>
            </w:r>
            <w:r w:rsidR="005A0ED7">
              <w:rPr>
                <w:rFonts w:hint="eastAsia"/>
                <w:b/>
              </w:rPr>
              <w:t>fv3</w:t>
            </w:r>
            <w:r w:rsidRPr="00E96950">
              <w:rPr>
                <w:b/>
              </w:rPr>
              <w:t xml:space="preserve"> </w:t>
            </w:r>
            <w:proofErr w:type="spellStart"/>
            <w:r w:rsidR="0048207E" w:rsidRPr="0048207E">
              <w:rPr>
                <w:b/>
              </w:rPr>
              <w:t>virtif</w:t>
            </w:r>
            <w:proofErr w:type="spellEnd"/>
            <w:r w:rsidR="0048207E" w:rsidRPr="0048207E">
              <w:rPr>
                <w:b/>
              </w:rPr>
              <w:t>-</w:t>
            </w:r>
            <w:proofErr w:type="spellStart"/>
            <w:r w:rsidR="0048207E" w:rsidRPr="0048207E">
              <w:rPr>
                <w:b/>
              </w:rPr>
              <w:t>cfg</w:t>
            </w:r>
            <w:proofErr w:type="spellEnd"/>
            <w:r w:rsidR="0048207E" w:rsidRPr="0048207E">
              <w:rPr>
                <w:b/>
              </w:rPr>
              <w:t>-error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48207E">
              <w:rPr>
                <w:rFonts w:hint="eastAsia"/>
                <w:b/>
              </w:rPr>
              <w:t>ospfv3</w:t>
            </w:r>
            <w:r w:rsidR="0048207E" w:rsidRPr="00E96950">
              <w:rPr>
                <w:b/>
              </w:rPr>
              <w:t xml:space="preserve"> </w:t>
            </w:r>
            <w:proofErr w:type="spellStart"/>
            <w:r w:rsidR="0048207E" w:rsidRPr="0048207E">
              <w:rPr>
                <w:b/>
              </w:rPr>
              <w:t>virtif</w:t>
            </w:r>
            <w:proofErr w:type="spellEnd"/>
            <w:r w:rsidR="0048207E" w:rsidRPr="0048207E">
              <w:rPr>
                <w:b/>
              </w:rPr>
              <w:t>-</w:t>
            </w:r>
            <w:proofErr w:type="spellStart"/>
            <w:r w:rsidR="0048207E" w:rsidRPr="0048207E">
              <w:rPr>
                <w:b/>
              </w:rPr>
              <w:t>cfg</w:t>
            </w:r>
            <w:proofErr w:type="spellEnd"/>
            <w:r w:rsidR="0048207E" w:rsidRPr="0048207E">
              <w:rPr>
                <w:b/>
              </w:rPr>
              <w:t>-error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487"/>
        <w:gridCol w:w="2165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1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56721B" w:rsidRPr="00E96950" w:rsidTr="000E5109">
        <w:trPr>
          <w:cantSplit/>
        </w:trPr>
        <w:tc>
          <w:tcPr>
            <w:tcW w:w="3487" w:type="dxa"/>
            <w:vAlign w:val="top"/>
          </w:tcPr>
          <w:p w:rsidR="0056721B" w:rsidRDefault="0056721B" w:rsidP="00952F60">
            <w:pPr>
              <w:pStyle w:val="TableText"/>
            </w:pPr>
            <w:r w:rsidRPr="00836189">
              <w:rPr>
                <w:lang w:eastAsia="en-US"/>
              </w:rPr>
              <w:t>1.3.6.1.2.1.191.1.1.1</w:t>
            </w:r>
          </w:p>
          <w:p w:rsidR="0056721B" w:rsidRPr="00836189" w:rsidRDefault="0056721B" w:rsidP="00952F60">
            <w:pPr>
              <w:pStyle w:val="TableText"/>
              <w:rPr>
                <w:lang w:eastAsia="en-US"/>
              </w:rPr>
            </w:pPr>
            <w:r w:rsidRPr="00836189">
              <w:rPr>
                <w:lang w:eastAsia="en-US"/>
              </w:rPr>
              <w:t>(ospfv3RouterId)</w:t>
            </w:r>
          </w:p>
        </w:tc>
        <w:tc>
          <w:tcPr>
            <w:tcW w:w="2165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3316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952F60" w:rsidRPr="00E96950" w:rsidTr="00772CE5">
        <w:trPr>
          <w:cantSplit/>
        </w:trPr>
        <w:tc>
          <w:tcPr>
            <w:tcW w:w="3487" w:type="dxa"/>
            <w:vAlign w:val="top"/>
          </w:tcPr>
          <w:p w:rsidR="00952F60" w:rsidRDefault="00952F60" w:rsidP="00952F60">
            <w:pPr>
              <w:pStyle w:val="TableText"/>
            </w:pPr>
            <w:r w:rsidRPr="00836189">
              <w:rPr>
                <w:lang w:eastAsia="en-US"/>
              </w:rPr>
              <w:t>1.3.6.1.2.1.191.1.8.1.9</w:t>
            </w:r>
          </w:p>
          <w:p w:rsidR="00952F60" w:rsidRPr="00836189" w:rsidRDefault="00952F60" w:rsidP="00952F60">
            <w:pPr>
              <w:pStyle w:val="TableText"/>
              <w:rPr>
                <w:lang w:eastAsia="en-US"/>
              </w:rPr>
            </w:pPr>
            <w:r w:rsidRPr="00836189">
              <w:rPr>
                <w:lang w:eastAsia="en-US"/>
              </w:rPr>
              <w:t>(ospfv3VirtIfState)</w:t>
            </w:r>
          </w:p>
        </w:tc>
        <w:tc>
          <w:tcPr>
            <w:tcW w:w="2165" w:type="dxa"/>
            <w:vAlign w:val="top"/>
          </w:tcPr>
          <w:p w:rsidR="00952F60" w:rsidRPr="00AB7717" w:rsidRDefault="00952F60" w:rsidP="00952F60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down(1)</w:t>
            </w:r>
          </w:p>
          <w:p w:rsidR="00952F60" w:rsidRPr="00AB7717" w:rsidRDefault="00952F60" w:rsidP="00952F60">
            <w:pPr>
              <w:pStyle w:val="TableText"/>
              <w:rPr>
                <w:lang w:eastAsia="en-US"/>
              </w:rPr>
            </w:pPr>
            <w:proofErr w:type="spellStart"/>
            <w:r w:rsidRPr="007D41C1">
              <w:rPr>
                <w:lang w:eastAsia="en-US"/>
              </w:rPr>
              <w:t>pointToPoint</w:t>
            </w:r>
            <w:proofErr w:type="spellEnd"/>
            <w:r w:rsidRPr="007D41C1">
              <w:rPr>
                <w:lang w:eastAsia="en-US"/>
              </w:rPr>
              <w:t>(4)</w:t>
            </w:r>
          </w:p>
        </w:tc>
      </w:tr>
      <w:tr w:rsidR="00952F60" w:rsidRPr="00E96950" w:rsidTr="00772CE5">
        <w:trPr>
          <w:cantSplit/>
        </w:trPr>
        <w:tc>
          <w:tcPr>
            <w:tcW w:w="3487" w:type="dxa"/>
            <w:vAlign w:val="top"/>
          </w:tcPr>
          <w:p w:rsidR="00952F60" w:rsidRDefault="00952F60" w:rsidP="00952F60">
            <w:pPr>
              <w:pStyle w:val="TableText"/>
            </w:pPr>
            <w:r w:rsidRPr="00836189">
              <w:rPr>
                <w:lang w:eastAsia="en-US"/>
              </w:rPr>
              <w:lastRenderedPageBreak/>
              <w:t>1.3.6.1.2.1.191.1.14.1</w:t>
            </w:r>
          </w:p>
          <w:p w:rsidR="00952F60" w:rsidRPr="00836189" w:rsidRDefault="00952F60" w:rsidP="00952F60">
            <w:pPr>
              <w:pStyle w:val="TableText"/>
              <w:rPr>
                <w:lang w:eastAsia="en-US"/>
              </w:rPr>
            </w:pPr>
            <w:r w:rsidRPr="00836189">
              <w:rPr>
                <w:lang w:eastAsia="en-US"/>
              </w:rPr>
              <w:t>(ospfv3ConfigErrorType)</w:t>
            </w:r>
          </w:p>
        </w:tc>
        <w:tc>
          <w:tcPr>
            <w:tcW w:w="2165" w:type="dxa"/>
            <w:vAlign w:val="top"/>
          </w:tcPr>
          <w:p w:rsidR="00952F60" w:rsidRPr="00AB7717" w:rsidRDefault="00952F60" w:rsidP="00952F60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badVersion</w:t>
            </w:r>
            <w:proofErr w:type="spellEnd"/>
            <w:r>
              <w:rPr>
                <w:lang w:eastAsia="en-US"/>
              </w:rPr>
              <w:t>(1)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areaMismatch</w:t>
            </w:r>
            <w:proofErr w:type="spellEnd"/>
            <w:r>
              <w:rPr>
                <w:lang w:eastAsia="en-US"/>
              </w:rPr>
              <w:t>(2)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unknownNbmaNbr</w:t>
            </w:r>
            <w:proofErr w:type="spellEnd"/>
            <w:r>
              <w:rPr>
                <w:lang w:eastAsia="en-US"/>
              </w:rPr>
              <w:t>(3)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unknownVirtualNbr</w:t>
            </w:r>
            <w:proofErr w:type="spellEnd"/>
            <w:r>
              <w:rPr>
                <w:lang w:eastAsia="en-US"/>
              </w:rPr>
              <w:t>(4)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helloIntervalMismatch</w:t>
            </w:r>
            <w:proofErr w:type="spellEnd"/>
            <w:r>
              <w:rPr>
                <w:lang w:eastAsia="en-US"/>
              </w:rPr>
              <w:t>(5)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deadIntervalMismatch</w:t>
            </w:r>
            <w:proofErr w:type="spellEnd"/>
            <w:r>
              <w:rPr>
                <w:lang w:eastAsia="en-US"/>
              </w:rPr>
              <w:t>(6)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optionMismatch</w:t>
            </w:r>
            <w:proofErr w:type="spellEnd"/>
            <w:r>
              <w:rPr>
                <w:lang w:eastAsia="en-US"/>
              </w:rPr>
              <w:t>(7)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mtuMismatch</w:t>
            </w:r>
            <w:proofErr w:type="spellEnd"/>
            <w:r>
              <w:rPr>
                <w:lang w:eastAsia="en-US"/>
              </w:rPr>
              <w:t>(8)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duplicateRouterId</w:t>
            </w:r>
            <w:proofErr w:type="spellEnd"/>
            <w:r>
              <w:rPr>
                <w:lang w:eastAsia="en-US"/>
              </w:rPr>
              <w:t>(9)</w:t>
            </w:r>
          </w:p>
          <w:p w:rsidR="00952F60" w:rsidRPr="00AB7717" w:rsidRDefault="00952F60" w:rsidP="00952F60">
            <w:pPr>
              <w:pStyle w:val="TableText"/>
              <w:rPr>
                <w:lang w:eastAsia="en-US"/>
              </w:rPr>
            </w:pPr>
            <w:proofErr w:type="spellStart"/>
            <w:r w:rsidRPr="007D41C1">
              <w:rPr>
                <w:lang w:eastAsia="en-US"/>
              </w:rPr>
              <w:t>noError</w:t>
            </w:r>
            <w:proofErr w:type="spellEnd"/>
            <w:r w:rsidRPr="007D41C1">
              <w:rPr>
                <w:lang w:eastAsia="en-US"/>
              </w:rPr>
              <w:t>(10)</w:t>
            </w:r>
          </w:p>
        </w:tc>
      </w:tr>
      <w:tr w:rsidR="00952F60" w:rsidRPr="00E96950" w:rsidTr="00772CE5">
        <w:trPr>
          <w:cantSplit/>
        </w:trPr>
        <w:tc>
          <w:tcPr>
            <w:tcW w:w="3487" w:type="dxa"/>
            <w:vAlign w:val="top"/>
          </w:tcPr>
          <w:p w:rsidR="00952F60" w:rsidRDefault="00952F60" w:rsidP="00952F60">
            <w:pPr>
              <w:pStyle w:val="TableText"/>
            </w:pPr>
            <w:r w:rsidRPr="00836189">
              <w:rPr>
                <w:lang w:eastAsia="en-US"/>
              </w:rPr>
              <w:t>1.3.6.1.2.1.191.1.14.2</w:t>
            </w:r>
          </w:p>
          <w:p w:rsidR="00952F60" w:rsidRPr="00836189" w:rsidRDefault="00952F60" w:rsidP="00952F60">
            <w:pPr>
              <w:pStyle w:val="TableText"/>
              <w:rPr>
                <w:lang w:eastAsia="en-US"/>
              </w:rPr>
            </w:pPr>
            <w:r w:rsidRPr="00836189">
              <w:rPr>
                <w:lang w:eastAsia="en-US"/>
              </w:rPr>
              <w:t>(ospfv3PacketType)</w:t>
            </w:r>
          </w:p>
        </w:tc>
        <w:tc>
          <w:tcPr>
            <w:tcW w:w="2165" w:type="dxa"/>
            <w:vAlign w:val="top"/>
          </w:tcPr>
          <w:p w:rsidR="00952F60" w:rsidRPr="00AB7717" w:rsidRDefault="00952F60" w:rsidP="00952F60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hello(1)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dbDescript</w:t>
            </w:r>
            <w:proofErr w:type="spellEnd"/>
            <w:r>
              <w:rPr>
                <w:lang w:eastAsia="en-US"/>
              </w:rPr>
              <w:t>(2)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lsReq</w:t>
            </w:r>
            <w:proofErr w:type="spellEnd"/>
            <w:r>
              <w:rPr>
                <w:lang w:eastAsia="en-US"/>
              </w:rPr>
              <w:t>(3)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lsUpdate</w:t>
            </w:r>
            <w:proofErr w:type="spellEnd"/>
            <w:r>
              <w:rPr>
                <w:lang w:eastAsia="en-US"/>
              </w:rPr>
              <w:t>(4)</w:t>
            </w:r>
          </w:p>
          <w:p w:rsidR="00952F60" w:rsidRPr="007D41C1" w:rsidRDefault="0056721B" w:rsidP="00952F60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lsAck</w:t>
            </w:r>
            <w:proofErr w:type="spellEnd"/>
            <w:r>
              <w:rPr>
                <w:lang w:eastAsia="en-US"/>
              </w:rPr>
              <w:t>(5)</w:t>
            </w:r>
          </w:p>
          <w:p w:rsidR="00952F60" w:rsidRPr="00AB7717" w:rsidRDefault="00952F60" w:rsidP="00952F60">
            <w:pPr>
              <w:pStyle w:val="TableText"/>
              <w:rPr>
                <w:lang w:eastAsia="en-US"/>
              </w:rPr>
            </w:pPr>
            <w:proofErr w:type="spellStart"/>
            <w:r w:rsidRPr="007D41C1">
              <w:rPr>
                <w:lang w:eastAsia="en-US"/>
              </w:rPr>
              <w:t>nullPacket</w:t>
            </w:r>
            <w:proofErr w:type="spellEnd"/>
            <w:r w:rsidRPr="007D41C1">
              <w:rPr>
                <w:lang w:eastAsia="en-US"/>
              </w:rPr>
              <w:t>(6)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5A0ED7" w:rsidRPr="00E96950" w:rsidRDefault="005A0ED7" w:rsidP="005A0ED7">
      <w:pPr>
        <w:pStyle w:val="ItemStep"/>
        <w:rPr>
          <w:lang w:eastAsia="zh-CN"/>
        </w:rPr>
      </w:pPr>
      <w:bookmarkStart w:id="1" w:name="_Toc388967394"/>
      <w:bookmarkStart w:id="2" w:name="_Toc391459329"/>
      <w:bookmarkStart w:id="3" w:name="_Toc392747426"/>
      <w:r>
        <w:rPr>
          <w:rFonts w:hint="eastAsia"/>
          <w:lang w:eastAsia="zh-CN"/>
        </w:rPr>
        <w:t>检查配置接口上</w:t>
      </w:r>
      <w:r>
        <w:rPr>
          <w:rFonts w:hint="eastAsia"/>
          <w:lang w:eastAsia="zh-CN"/>
        </w:rPr>
        <w:t>hello</w:t>
      </w:r>
      <w:r>
        <w:rPr>
          <w:rFonts w:hint="eastAsia"/>
          <w:lang w:eastAsia="zh-CN"/>
        </w:rPr>
        <w:t>报文的中的配置参数是否一致</w:t>
      </w:r>
    </w:p>
    <w:bookmarkEnd w:id="1"/>
    <w:bookmarkEnd w:id="2"/>
    <w:bookmarkEnd w:id="3"/>
    <w:p w:rsidR="006F5AAA" w:rsidRPr="00E96950" w:rsidRDefault="00285BCB" w:rsidP="00285BCB">
      <w:pPr>
        <w:pStyle w:val="3"/>
      </w:pPr>
      <w:r w:rsidRPr="00285BCB">
        <w:t>ospfv3IfRxBadPacket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72029" w:rsidP="006300F3">
            <w:pPr>
              <w:pStyle w:val="TableText"/>
            </w:pPr>
            <w:r w:rsidRPr="00272029">
              <w:t>1.3.6.1.2.1.191.0.6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211A57" w:rsidRPr="00E96950" w:rsidRDefault="00272029" w:rsidP="006F5AAA">
      <w:r>
        <w:rPr>
          <w:rFonts w:hint="eastAsia"/>
        </w:rPr>
        <w:t>在非虚拟接口上收到不能解析的</w:t>
      </w:r>
      <w:r>
        <w:rPr>
          <w:rFonts w:hint="eastAsia"/>
        </w:rPr>
        <w:t>OSPFv3 packet</w:t>
      </w:r>
      <w:r>
        <w:rPr>
          <w:rFonts w:hint="eastAsia"/>
        </w:rPr>
        <w:t>报文时发送该告警。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A83F6D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356BBA">
              <w:rPr>
                <w:rFonts w:hint="eastAsia"/>
                <w:b/>
              </w:rPr>
              <w:t>ospfv3</w:t>
            </w:r>
            <w:r w:rsidRPr="00E96950">
              <w:rPr>
                <w:b/>
              </w:rPr>
              <w:t xml:space="preserve"> </w:t>
            </w:r>
            <w:r w:rsidR="00A83F6D" w:rsidRPr="00A83F6D">
              <w:rPr>
                <w:b/>
              </w:rPr>
              <w:t>if-bad-</w:t>
            </w:r>
            <w:proofErr w:type="spellStart"/>
            <w:r w:rsidR="00A83F6D" w:rsidRPr="00A83F6D">
              <w:rPr>
                <w:b/>
              </w:rPr>
              <w:t>pkt</w:t>
            </w:r>
            <w:proofErr w:type="spellEnd"/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A83F6D">
              <w:rPr>
                <w:rFonts w:hint="eastAsia"/>
                <w:b/>
              </w:rPr>
              <w:t>ospfv3</w:t>
            </w:r>
            <w:r w:rsidR="00A83F6D" w:rsidRPr="00E96950">
              <w:rPr>
                <w:b/>
              </w:rPr>
              <w:t xml:space="preserve"> </w:t>
            </w:r>
            <w:r w:rsidR="00A83F6D" w:rsidRPr="00A83F6D">
              <w:rPr>
                <w:b/>
              </w:rPr>
              <w:t>if-bad-</w:t>
            </w:r>
            <w:proofErr w:type="spellStart"/>
            <w:r w:rsidR="00A83F6D" w:rsidRPr="00A83F6D">
              <w:rPr>
                <w:b/>
              </w:rPr>
              <w:t>pkt</w:t>
            </w:r>
            <w:proofErr w:type="spellEnd"/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BE187C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56721B" w:rsidRPr="00E96950" w:rsidTr="004224AA">
        <w:trPr>
          <w:cantSplit/>
        </w:trPr>
        <w:tc>
          <w:tcPr>
            <w:tcW w:w="3607" w:type="dxa"/>
            <w:vAlign w:val="top"/>
          </w:tcPr>
          <w:p w:rsidR="0056721B" w:rsidRDefault="0056721B" w:rsidP="00BE187C">
            <w:pPr>
              <w:pStyle w:val="TableText"/>
            </w:pPr>
            <w:r w:rsidRPr="00781CB4">
              <w:rPr>
                <w:lang w:eastAsia="en-US"/>
              </w:rPr>
              <w:t>1.3.6.1.2.1.191.1.1.1</w:t>
            </w:r>
          </w:p>
          <w:p w:rsidR="0056721B" w:rsidRPr="00781CB4" w:rsidRDefault="0056721B" w:rsidP="00BE187C">
            <w:pPr>
              <w:pStyle w:val="TableText"/>
              <w:rPr>
                <w:lang w:eastAsia="en-US"/>
              </w:rPr>
            </w:pPr>
            <w:r w:rsidRPr="00781CB4">
              <w:rPr>
                <w:lang w:eastAsia="en-US"/>
              </w:rPr>
              <w:t>(ospfv3RouterId)</w:t>
            </w:r>
          </w:p>
        </w:tc>
        <w:tc>
          <w:tcPr>
            <w:tcW w:w="2045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3316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BE187C" w:rsidRPr="00E96950" w:rsidTr="004A5E1B">
        <w:trPr>
          <w:cantSplit/>
        </w:trPr>
        <w:tc>
          <w:tcPr>
            <w:tcW w:w="3607" w:type="dxa"/>
            <w:vAlign w:val="top"/>
          </w:tcPr>
          <w:p w:rsidR="00BE187C" w:rsidRDefault="00BE187C" w:rsidP="00BE187C">
            <w:pPr>
              <w:pStyle w:val="TableText"/>
            </w:pPr>
            <w:r w:rsidRPr="00781CB4">
              <w:rPr>
                <w:lang w:eastAsia="en-US"/>
              </w:rPr>
              <w:lastRenderedPageBreak/>
              <w:t>1.3.6.1.2.1.191.1.7.1.12</w:t>
            </w:r>
          </w:p>
          <w:p w:rsidR="00BE187C" w:rsidRPr="00781CB4" w:rsidRDefault="00BE187C" w:rsidP="00BE187C">
            <w:pPr>
              <w:pStyle w:val="TableText"/>
              <w:rPr>
                <w:lang w:eastAsia="en-US"/>
              </w:rPr>
            </w:pPr>
            <w:r w:rsidRPr="00781CB4">
              <w:rPr>
                <w:lang w:eastAsia="en-US"/>
              </w:rPr>
              <w:t>(ospfv3IfState)</w:t>
            </w:r>
          </w:p>
        </w:tc>
        <w:tc>
          <w:tcPr>
            <w:tcW w:w="2045" w:type="dxa"/>
            <w:vAlign w:val="top"/>
          </w:tcPr>
          <w:p w:rsidR="00BE187C" w:rsidRPr="00AB7717" w:rsidRDefault="00BE187C" w:rsidP="00BE187C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down(1)</w:t>
            </w:r>
          </w:p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loopback(2)</w:t>
            </w:r>
          </w:p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waiting(3)</w:t>
            </w:r>
          </w:p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pointToPoint</w:t>
            </w:r>
            <w:proofErr w:type="spellEnd"/>
            <w:r>
              <w:rPr>
                <w:lang w:eastAsia="en-US"/>
              </w:rPr>
              <w:t>(4)</w:t>
            </w:r>
          </w:p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designatedRouter</w:t>
            </w:r>
            <w:proofErr w:type="spellEnd"/>
            <w:r>
              <w:rPr>
                <w:lang w:eastAsia="en-US"/>
              </w:rPr>
              <w:t>(5)</w:t>
            </w:r>
          </w:p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backupDesignatedRouter</w:t>
            </w:r>
            <w:proofErr w:type="spellEnd"/>
            <w:r>
              <w:rPr>
                <w:lang w:eastAsia="en-US"/>
              </w:rPr>
              <w:t>(6)</w:t>
            </w:r>
          </w:p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otherDesignatedRouter</w:t>
            </w:r>
            <w:proofErr w:type="spellEnd"/>
            <w:r>
              <w:rPr>
                <w:lang w:eastAsia="en-US"/>
              </w:rPr>
              <w:t>(7)</w:t>
            </w:r>
          </w:p>
          <w:p w:rsidR="00BE187C" w:rsidRPr="00AB7717" w:rsidRDefault="00BE187C" w:rsidP="00BE187C">
            <w:pPr>
              <w:pStyle w:val="TableText"/>
              <w:rPr>
                <w:lang w:eastAsia="en-US"/>
              </w:rPr>
            </w:pPr>
            <w:r w:rsidRPr="007D41C1">
              <w:rPr>
                <w:lang w:eastAsia="en-US"/>
              </w:rPr>
              <w:t>standby(8)</w:t>
            </w:r>
          </w:p>
        </w:tc>
      </w:tr>
      <w:tr w:rsidR="00BE187C" w:rsidRPr="00E96950" w:rsidTr="004A5E1B">
        <w:trPr>
          <w:cantSplit/>
        </w:trPr>
        <w:tc>
          <w:tcPr>
            <w:tcW w:w="3607" w:type="dxa"/>
            <w:vAlign w:val="top"/>
          </w:tcPr>
          <w:p w:rsidR="00BE187C" w:rsidRDefault="00BE187C" w:rsidP="00BE187C">
            <w:pPr>
              <w:pStyle w:val="TableText"/>
            </w:pPr>
            <w:r w:rsidRPr="00781CB4">
              <w:rPr>
                <w:lang w:eastAsia="en-US"/>
              </w:rPr>
              <w:t>1.3.6.1.2.1.191.1.14.3</w:t>
            </w:r>
          </w:p>
          <w:p w:rsidR="00BE187C" w:rsidRPr="00781CB4" w:rsidRDefault="00BE187C" w:rsidP="00BE187C">
            <w:pPr>
              <w:pStyle w:val="TableText"/>
              <w:rPr>
                <w:lang w:eastAsia="en-US"/>
              </w:rPr>
            </w:pPr>
            <w:r w:rsidRPr="00781CB4">
              <w:rPr>
                <w:lang w:eastAsia="en-US"/>
              </w:rPr>
              <w:t>(ospfv3PacketSrc)</w:t>
            </w:r>
          </w:p>
        </w:tc>
        <w:tc>
          <w:tcPr>
            <w:tcW w:w="2045" w:type="dxa"/>
            <w:vAlign w:val="top"/>
          </w:tcPr>
          <w:p w:rsidR="00BE187C" w:rsidRPr="00AB7717" w:rsidRDefault="00BE187C" w:rsidP="00BE187C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InetAddressIPv6</w:t>
            </w:r>
          </w:p>
        </w:tc>
        <w:tc>
          <w:tcPr>
            <w:tcW w:w="3316" w:type="dxa"/>
            <w:vAlign w:val="top"/>
          </w:tcPr>
          <w:p w:rsidR="00BE187C" w:rsidRPr="00AB7717" w:rsidRDefault="00BE187C" w:rsidP="00BE187C">
            <w:pPr>
              <w:pStyle w:val="TableText"/>
              <w:rPr>
                <w:rFonts w:hint="eastAsia"/>
              </w:rPr>
            </w:pPr>
            <w:r w:rsidRPr="003C4E69">
              <w:rPr>
                <w:lang w:eastAsia="en-US"/>
              </w:rPr>
              <w:t>OCTET STRING</w:t>
            </w:r>
            <w:r w:rsidR="0056721B">
              <w:rPr>
                <w:rFonts w:hint="eastAsia"/>
              </w:rPr>
              <w:t xml:space="preserve"> (SIZE </w:t>
            </w:r>
            <w:r w:rsidRPr="003C4E69">
              <w:rPr>
                <w:lang w:eastAsia="en-US"/>
              </w:rPr>
              <w:t>(16)</w:t>
            </w:r>
            <w:r w:rsidR="0056721B">
              <w:rPr>
                <w:rFonts w:hint="eastAsia"/>
              </w:rPr>
              <w:t>)</w:t>
            </w:r>
          </w:p>
        </w:tc>
      </w:tr>
      <w:tr w:rsidR="00BE187C" w:rsidRPr="00E96950" w:rsidTr="004A5E1B">
        <w:trPr>
          <w:cantSplit/>
        </w:trPr>
        <w:tc>
          <w:tcPr>
            <w:tcW w:w="3607" w:type="dxa"/>
            <w:vAlign w:val="top"/>
          </w:tcPr>
          <w:p w:rsidR="00BE187C" w:rsidRDefault="00BE187C" w:rsidP="00BE187C">
            <w:pPr>
              <w:pStyle w:val="TableText"/>
            </w:pPr>
            <w:r w:rsidRPr="00781CB4">
              <w:rPr>
                <w:lang w:eastAsia="en-US"/>
              </w:rPr>
              <w:t>1.3.6.1.2.1.191.1.14.2</w:t>
            </w:r>
          </w:p>
          <w:p w:rsidR="00BE187C" w:rsidRDefault="00BE187C" w:rsidP="00BE187C">
            <w:pPr>
              <w:pStyle w:val="TableText"/>
              <w:rPr>
                <w:lang w:eastAsia="en-US"/>
              </w:rPr>
            </w:pPr>
            <w:r w:rsidRPr="00781CB4">
              <w:rPr>
                <w:lang w:eastAsia="en-US"/>
              </w:rPr>
              <w:t>(ospfv3PacketType)</w:t>
            </w:r>
          </w:p>
        </w:tc>
        <w:tc>
          <w:tcPr>
            <w:tcW w:w="2045" w:type="dxa"/>
            <w:vAlign w:val="top"/>
          </w:tcPr>
          <w:p w:rsidR="00BE187C" w:rsidRPr="00AB7717" w:rsidRDefault="00BE187C" w:rsidP="00BE187C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hello(1)</w:t>
            </w:r>
          </w:p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dbDescript</w:t>
            </w:r>
            <w:proofErr w:type="spellEnd"/>
            <w:r>
              <w:rPr>
                <w:lang w:eastAsia="en-US"/>
              </w:rPr>
              <w:t>(2)</w:t>
            </w:r>
          </w:p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lsReq</w:t>
            </w:r>
            <w:proofErr w:type="spellEnd"/>
            <w:r>
              <w:rPr>
                <w:lang w:eastAsia="en-US"/>
              </w:rPr>
              <w:t>(3)</w:t>
            </w:r>
          </w:p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lsUpdate</w:t>
            </w:r>
            <w:proofErr w:type="spellEnd"/>
            <w:r>
              <w:rPr>
                <w:lang w:eastAsia="en-US"/>
              </w:rPr>
              <w:t>(4)</w:t>
            </w:r>
          </w:p>
          <w:p w:rsidR="00BE187C" w:rsidRPr="007D41C1" w:rsidRDefault="0056721B" w:rsidP="00BE187C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lsAck</w:t>
            </w:r>
            <w:proofErr w:type="spellEnd"/>
            <w:r>
              <w:rPr>
                <w:lang w:eastAsia="en-US"/>
              </w:rPr>
              <w:t>(5)</w:t>
            </w:r>
          </w:p>
          <w:p w:rsidR="00BE187C" w:rsidRPr="00AB7717" w:rsidRDefault="00BE187C" w:rsidP="00BE187C">
            <w:pPr>
              <w:pStyle w:val="TableText"/>
              <w:rPr>
                <w:lang w:eastAsia="en-US"/>
              </w:rPr>
            </w:pPr>
            <w:proofErr w:type="spellStart"/>
            <w:r w:rsidRPr="007D41C1">
              <w:rPr>
                <w:lang w:eastAsia="en-US"/>
              </w:rPr>
              <w:t>nullPacket</w:t>
            </w:r>
            <w:proofErr w:type="spellEnd"/>
            <w:r w:rsidRPr="007D41C1">
              <w:rPr>
                <w:lang w:eastAsia="en-US"/>
              </w:rPr>
              <w:t>(6)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BE187C" w:rsidRPr="00E96950" w:rsidRDefault="00BE187C" w:rsidP="00BE187C">
      <w:pPr>
        <w:pStyle w:val="ItemStep"/>
        <w:rPr>
          <w:lang w:eastAsia="zh-CN"/>
        </w:rPr>
      </w:pPr>
      <w:bookmarkStart w:id="4" w:name="_Toc388967395"/>
      <w:bookmarkStart w:id="5" w:name="_Toc391459330"/>
      <w:bookmarkStart w:id="6" w:name="_Toc392747427"/>
      <w:r>
        <w:rPr>
          <w:rFonts w:hint="eastAsia"/>
          <w:lang w:eastAsia="zh-CN"/>
        </w:rPr>
        <w:t>检查配置接口上</w:t>
      </w:r>
      <w:r>
        <w:rPr>
          <w:rFonts w:hint="eastAsia"/>
          <w:lang w:eastAsia="zh-CN"/>
        </w:rPr>
        <w:t>hello</w:t>
      </w:r>
      <w:r>
        <w:rPr>
          <w:rFonts w:hint="eastAsia"/>
          <w:lang w:eastAsia="zh-CN"/>
        </w:rPr>
        <w:t>报文的中的配置参数是否一致</w:t>
      </w:r>
    </w:p>
    <w:bookmarkEnd w:id="4"/>
    <w:bookmarkEnd w:id="5"/>
    <w:bookmarkEnd w:id="6"/>
    <w:p w:rsidR="006F5AAA" w:rsidRPr="00E96950" w:rsidRDefault="00853CB2" w:rsidP="006F5AAA">
      <w:pPr>
        <w:pStyle w:val="3"/>
      </w:pPr>
      <w:r w:rsidRPr="00853CB2">
        <w:t>ospfv3VirtIfRxBadPacket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853CB2" w:rsidP="006300F3">
            <w:pPr>
              <w:pStyle w:val="TableText"/>
            </w:pPr>
            <w:r w:rsidRPr="00853CB2">
              <w:t>1.3.6.1.2.1.191.0.7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853CB2" w:rsidP="006300F3">
            <w:pPr>
              <w:pStyle w:val="TableText"/>
            </w:pPr>
            <w:r>
              <w:rPr>
                <w:rFonts w:hint="eastAsia"/>
              </w:rPr>
              <w:t>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65114F" w:rsidRPr="00E96950" w:rsidRDefault="0065114F" w:rsidP="0065114F">
      <w:r>
        <w:rPr>
          <w:rFonts w:hint="eastAsia"/>
        </w:rPr>
        <w:t>在虚拟接口上收到不能解析的</w:t>
      </w:r>
      <w:r>
        <w:rPr>
          <w:rFonts w:hint="eastAsia"/>
        </w:rPr>
        <w:t>OSPFv3 packet</w:t>
      </w:r>
      <w:r>
        <w:rPr>
          <w:rFonts w:hint="eastAsia"/>
        </w:rPr>
        <w:t>报文时发送该告警。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FA036B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FA036B">
              <w:rPr>
                <w:rFonts w:hint="eastAsia"/>
                <w:b/>
              </w:rPr>
              <w:t>ospfv3</w:t>
            </w:r>
            <w:r w:rsidRPr="00E96950">
              <w:rPr>
                <w:b/>
              </w:rPr>
              <w:t xml:space="preserve"> </w:t>
            </w:r>
            <w:proofErr w:type="spellStart"/>
            <w:r w:rsidR="00784FE4" w:rsidRPr="00784FE4">
              <w:rPr>
                <w:b/>
              </w:rPr>
              <w:t>virtif</w:t>
            </w:r>
            <w:proofErr w:type="spellEnd"/>
            <w:r w:rsidR="00784FE4" w:rsidRPr="00784FE4">
              <w:rPr>
                <w:b/>
              </w:rPr>
              <w:t>-bad-</w:t>
            </w:r>
            <w:proofErr w:type="spellStart"/>
            <w:r w:rsidR="00784FE4" w:rsidRPr="00784FE4">
              <w:rPr>
                <w:b/>
              </w:rPr>
              <w:t>pkt</w:t>
            </w:r>
            <w:proofErr w:type="spellEnd"/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784FE4">
              <w:rPr>
                <w:rFonts w:hint="eastAsia"/>
                <w:b/>
              </w:rPr>
              <w:t>ospfv3</w:t>
            </w:r>
            <w:r w:rsidR="00784FE4" w:rsidRPr="00E96950">
              <w:rPr>
                <w:b/>
              </w:rPr>
              <w:t xml:space="preserve"> </w:t>
            </w:r>
            <w:proofErr w:type="spellStart"/>
            <w:r w:rsidR="00784FE4" w:rsidRPr="00784FE4">
              <w:rPr>
                <w:b/>
              </w:rPr>
              <w:t>virtif</w:t>
            </w:r>
            <w:proofErr w:type="spellEnd"/>
            <w:r w:rsidR="00784FE4" w:rsidRPr="00784FE4">
              <w:rPr>
                <w:b/>
              </w:rPr>
              <w:t>-bad-</w:t>
            </w:r>
            <w:proofErr w:type="spellStart"/>
            <w:r w:rsidR="00784FE4" w:rsidRPr="00784FE4">
              <w:rPr>
                <w:b/>
              </w:rPr>
              <w:t>pkt</w:t>
            </w:r>
            <w:proofErr w:type="spellEnd"/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179"/>
        <w:gridCol w:w="2473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1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4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56721B" w:rsidRPr="00E96950" w:rsidTr="00D34E02">
        <w:trPr>
          <w:cantSplit/>
        </w:trPr>
        <w:tc>
          <w:tcPr>
            <w:tcW w:w="3179" w:type="dxa"/>
            <w:vAlign w:val="top"/>
          </w:tcPr>
          <w:p w:rsidR="0056721B" w:rsidRDefault="0056721B" w:rsidP="002727BD">
            <w:pPr>
              <w:pStyle w:val="TableText"/>
            </w:pPr>
            <w:r w:rsidRPr="00BD7C42">
              <w:rPr>
                <w:lang w:eastAsia="en-US"/>
              </w:rPr>
              <w:t>1.3.6.1.2.1.191.1.1.1</w:t>
            </w:r>
          </w:p>
          <w:p w:rsidR="0056721B" w:rsidRPr="00BD7C42" w:rsidRDefault="0056721B" w:rsidP="002727BD">
            <w:pPr>
              <w:pStyle w:val="TableText"/>
              <w:rPr>
                <w:lang w:eastAsia="en-US"/>
              </w:rPr>
            </w:pPr>
            <w:r w:rsidRPr="00BD7C42">
              <w:rPr>
                <w:lang w:eastAsia="en-US"/>
              </w:rPr>
              <w:t>(ospfv3RouterId)</w:t>
            </w:r>
          </w:p>
        </w:tc>
        <w:tc>
          <w:tcPr>
            <w:tcW w:w="2473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3316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2727BD" w:rsidRPr="00E96950" w:rsidTr="00BE57E5">
        <w:trPr>
          <w:cantSplit/>
        </w:trPr>
        <w:tc>
          <w:tcPr>
            <w:tcW w:w="3179" w:type="dxa"/>
            <w:vAlign w:val="top"/>
          </w:tcPr>
          <w:p w:rsidR="002727BD" w:rsidRDefault="002727BD" w:rsidP="002727BD">
            <w:pPr>
              <w:pStyle w:val="TableText"/>
            </w:pPr>
            <w:r w:rsidRPr="00BD7C42">
              <w:rPr>
                <w:lang w:eastAsia="en-US"/>
              </w:rPr>
              <w:lastRenderedPageBreak/>
              <w:t>1.3.6.1.2.1.191.1.8.1.9</w:t>
            </w:r>
          </w:p>
          <w:p w:rsidR="002727BD" w:rsidRPr="00BD7C42" w:rsidRDefault="002727BD" w:rsidP="002727BD">
            <w:pPr>
              <w:pStyle w:val="TableText"/>
              <w:rPr>
                <w:lang w:eastAsia="en-US"/>
              </w:rPr>
            </w:pPr>
            <w:r w:rsidRPr="00BD7C42">
              <w:rPr>
                <w:lang w:eastAsia="en-US"/>
              </w:rPr>
              <w:t>(ospfv3VirtIfState)</w:t>
            </w:r>
          </w:p>
        </w:tc>
        <w:tc>
          <w:tcPr>
            <w:tcW w:w="2473" w:type="dxa"/>
            <w:vAlign w:val="top"/>
          </w:tcPr>
          <w:p w:rsidR="002727BD" w:rsidRPr="00AB7717" w:rsidRDefault="002727BD" w:rsidP="002727BD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2727BD" w:rsidRPr="00FF28DD" w:rsidRDefault="0056721B" w:rsidP="002727BD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down(1)</w:t>
            </w:r>
          </w:p>
          <w:p w:rsidR="002727BD" w:rsidRPr="00AB7717" w:rsidRDefault="002727BD" w:rsidP="002727BD">
            <w:pPr>
              <w:pStyle w:val="TableText"/>
              <w:rPr>
                <w:lang w:eastAsia="en-US"/>
              </w:rPr>
            </w:pPr>
            <w:proofErr w:type="spellStart"/>
            <w:r w:rsidRPr="00FF28DD">
              <w:rPr>
                <w:lang w:eastAsia="en-US"/>
              </w:rPr>
              <w:t>pointToPoint</w:t>
            </w:r>
            <w:proofErr w:type="spellEnd"/>
            <w:r w:rsidRPr="00FF28DD">
              <w:rPr>
                <w:lang w:eastAsia="en-US"/>
              </w:rPr>
              <w:t xml:space="preserve">(4) </w:t>
            </w:r>
          </w:p>
        </w:tc>
      </w:tr>
      <w:tr w:rsidR="002727BD" w:rsidRPr="00E96950" w:rsidTr="00BE57E5">
        <w:trPr>
          <w:cantSplit/>
        </w:trPr>
        <w:tc>
          <w:tcPr>
            <w:tcW w:w="3179" w:type="dxa"/>
            <w:vAlign w:val="top"/>
          </w:tcPr>
          <w:p w:rsidR="002727BD" w:rsidRDefault="002727BD" w:rsidP="002727BD">
            <w:pPr>
              <w:pStyle w:val="TableText"/>
            </w:pPr>
            <w:r w:rsidRPr="00BD7C42">
              <w:rPr>
                <w:lang w:eastAsia="en-US"/>
              </w:rPr>
              <w:t>1.3.6.1.2.1.191.1.14.2</w:t>
            </w:r>
          </w:p>
          <w:p w:rsidR="002727BD" w:rsidRDefault="002727BD" w:rsidP="002727BD">
            <w:pPr>
              <w:pStyle w:val="TableText"/>
              <w:rPr>
                <w:lang w:eastAsia="en-US"/>
              </w:rPr>
            </w:pPr>
            <w:r w:rsidRPr="00BD7C42">
              <w:rPr>
                <w:lang w:eastAsia="en-US"/>
              </w:rPr>
              <w:t>(ospfv3PacketType)</w:t>
            </w:r>
          </w:p>
        </w:tc>
        <w:tc>
          <w:tcPr>
            <w:tcW w:w="2473" w:type="dxa"/>
            <w:vAlign w:val="top"/>
          </w:tcPr>
          <w:p w:rsidR="002727BD" w:rsidRPr="00AB7717" w:rsidRDefault="002727BD" w:rsidP="002727BD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2727BD" w:rsidRPr="00FF28DD" w:rsidRDefault="0056721B" w:rsidP="002727BD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hello(1)</w:t>
            </w:r>
          </w:p>
          <w:p w:rsidR="002727BD" w:rsidRPr="00FF28DD" w:rsidRDefault="0056721B" w:rsidP="002727BD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dbDescript</w:t>
            </w:r>
            <w:proofErr w:type="spellEnd"/>
            <w:r>
              <w:rPr>
                <w:lang w:eastAsia="en-US"/>
              </w:rPr>
              <w:t>(2)</w:t>
            </w:r>
          </w:p>
          <w:p w:rsidR="002727BD" w:rsidRPr="00FF28DD" w:rsidRDefault="0056721B" w:rsidP="002727BD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lsReq</w:t>
            </w:r>
            <w:proofErr w:type="spellEnd"/>
            <w:r>
              <w:rPr>
                <w:lang w:eastAsia="en-US"/>
              </w:rPr>
              <w:t>(3)</w:t>
            </w:r>
          </w:p>
          <w:p w:rsidR="002727BD" w:rsidRPr="00FF28DD" w:rsidRDefault="0056721B" w:rsidP="002727BD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lsUpdate</w:t>
            </w:r>
            <w:proofErr w:type="spellEnd"/>
            <w:r>
              <w:rPr>
                <w:lang w:eastAsia="en-US"/>
              </w:rPr>
              <w:t>(4)</w:t>
            </w:r>
          </w:p>
          <w:p w:rsidR="002727BD" w:rsidRPr="00FF28DD" w:rsidRDefault="0056721B" w:rsidP="002727BD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lsAck</w:t>
            </w:r>
            <w:proofErr w:type="spellEnd"/>
            <w:r>
              <w:rPr>
                <w:lang w:eastAsia="en-US"/>
              </w:rPr>
              <w:t>(5)</w:t>
            </w:r>
          </w:p>
          <w:p w:rsidR="002727BD" w:rsidRPr="00AB7717" w:rsidRDefault="002727BD" w:rsidP="002727BD">
            <w:pPr>
              <w:pStyle w:val="TableText"/>
              <w:rPr>
                <w:lang w:eastAsia="en-US"/>
              </w:rPr>
            </w:pPr>
            <w:proofErr w:type="spellStart"/>
            <w:r w:rsidRPr="00FF28DD">
              <w:rPr>
                <w:lang w:eastAsia="en-US"/>
              </w:rPr>
              <w:t>nullPacket</w:t>
            </w:r>
            <w:proofErr w:type="spellEnd"/>
            <w:r w:rsidRPr="00FF28DD">
              <w:rPr>
                <w:lang w:eastAsia="en-US"/>
              </w:rPr>
              <w:t xml:space="preserve">(6) 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1532CD" w:rsidP="006F5AAA">
      <w:r w:rsidRPr="00E96950">
        <w:rPr>
          <w:rFonts w:hint="eastAsia"/>
        </w:rPr>
        <w:t>无需处理</w:t>
      </w:r>
      <w:r w:rsidR="006F5AAA" w:rsidRPr="00E96950">
        <w:rPr>
          <w:rFonts w:hint="eastAsia"/>
        </w:rPr>
        <w:t>。</w:t>
      </w:r>
    </w:p>
    <w:p w:rsidR="006F5AAA" w:rsidRPr="00E96950" w:rsidRDefault="006064F4" w:rsidP="006064F4">
      <w:pPr>
        <w:pStyle w:val="3"/>
      </w:pPr>
      <w:r w:rsidRPr="006064F4">
        <w:t>ospfv3IfStateChange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E86138" w:rsidP="006300F3">
            <w:pPr>
              <w:pStyle w:val="TableText"/>
            </w:pPr>
            <w:r w:rsidRPr="00E86138">
              <w:t>1.3.6.1.2.1.191.0.10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80118D" w:rsidRPr="00E96950" w:rsidRDefault="00E86138" w:rsidP="006F5AAA">
      <w:r>
        <w:rPr>
          <w:rFonts w:hint="eastAsia"/>
        </w:rPr>
        <w:t>非虚拟接口上，接口状态从</w:t>
      </w:r>
      <w:r>
        <w:rPr>
          <w:rFonts w:hint="eastAsia"/>
        </w:rPr>
        <w:t>DR</w:t>
      </w:r>
      <w:r>
        <w:rPr>
          <w:rFonts w:hint="eastAsia"/>
        </w:rPr>
        <w:t>变为</w:t>
      </w:r>
      <w:r>
        <w:rPr>
          <w:rFonts w:hint="eastAsia"/>
        </w:rPr>
        <w:t>DOWN</w:t>
      </w:r>
      <w:r>
        <w:rPr>
          <w:rFonts w:hint="eastAsia"/>
        </w:rPr>
        <w:t>，或变为</w:t>
      </w:r>
      <w:r w:rsidRPr="003E52F5">
        <w:t>Point-to-Point</w:t>
      </w:r>
      <w:r w:rsidRPr="003E52F5">
        <w:rPr>
          <w:rFonts w:hint="eastAsia"/>
        </w:rPr>
        <w:t>、</w:t>
      </w:r>
      <w:r w:rsidRPr="003E52F5">
        <w:rPr>
          <w:rFonts w:hint="eastAsia"/>
        </w:rPr>
        <w:t>DR</w:t>
      </w:r>
      <w:r w:rsidRPr="003E52F5">
        <w:rPr>
          <w:rFonts w:hint="eastAsia"/>
        </w:rPr>
        <w:t>、</w:t>
      </w:r>
      <w:r w:rsidRPr="003E52F5">
        <w:rPr>
          <w:rFonts w:hint="eastAsia"/>
        </w:rPr>
        <w:t>BDR</w:t>
      </w:r>
      <w:r w:rsidRPr="003E52F5">
        <w:rPr>
          <w:rFonts w:hint="eastAsia"/>
        </w:rPr>
        <w:t>或</w:t>
      </w:r>
      <w:proofErr w:type="spellStart"/>
      <w:r w:rsidRPr="003E52F5">
        <w:rPr>
          <w:rFonts w:hint="eastAsia"/>
        </w:rPr>
        <w:t>D</w:t>
      </w:r>
      <w:r w:rsidRPr="003E52F5">
        <w:t>r</w:t>
      </w:r>
      <w:r w:rsidRPr="003E52F5">
        <w:rPr>
          <w:rFonts w:hint="eastAsia"/>
        </w:rPr>
        <w:t>other</w:t>
      </w:r>
      <w:proofErr w:type="spellEnd"/>
      <w:r w:rsidRPr="003E52F5">
        <w:rPr>
          <w:rFonts w:hint="eastAsia"/>
        </w:rPr>
        <w:t>状态时，发送该告警。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364EE7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364EE7">
              <w:rPr>
                <w:rFonts w:hint="eastAsia"/>
                <w:b/>
              </w:rPr>
              <w:t xml:space="preserve">ospfv3 </w:t>
            </w:r>
            <w:r w:rsidR="00364EE7" w:rsidRPr="00364EE7">
              <w:rPr>
                <w:b/>
              </w:rPr>
              <w:t>if-state-change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7657BD" w:rsidRPr="007657BD">
              <w:rPr>
                <w:b/>
              </w:rPr>
              <w:t>ospfv3 if-state-change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3237CA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56721B" w:rsidRPr="00E96950" w:rsidTr="00B206CD">
        <w:trPr>
          <w:cantSplit/>
        </w:trPr>
        <w:tc>
          <w:tcPr>
            <w:tcW w:w="3607" w:type="dxa"/>
            <w:vAlign w:val="top"/>
          </w:tcPr>
          <w:p w:rsidR="0056721B" w:rsidRDefault="0056721B" w:rsidP="003237CA">
            <w:pPr>
              <w:pStyle w:val="TableText"/>
            </w:pPr>
            <w:r w:rsidRPr="00CD19AA">
              <w:rPr>
                <w:lang w:eastAsia="en-US"/>
              </w:rPr>
              <w:t>1.3.6.1.2.1.191.1.1.1</w:t>
            </w:r>
          </w:p>
          <w:p w:rsidR="0056721B" w:rsidRPr="00CD19AA" w:rsidRDefault="0056721B" w:rsidP="003237CA">
            <w:pPr>
              <w:pStyle w:val="TableText"/>
              <w:rPr>
                <w:lang w:eastAsia="en-US"/>
              </w:rPr>
            </w:pPr>
            <w:r w:rsidRPr="00CD19AA">
              <w:rPr>
                <w:lang w:eastAsia="en-US"/>
              </w:rPr>
              <w:t>(ospfv3RouterId)</w:t>
            </w:r>
          </w:p>
        </w:tc>
        <w:tc>
          <w:tcPr>
            <w:tcW w:w="2045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3316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3237CA" w:rsidRPr="00E96950" w:rsidTr="00A42E72">
        <w:trPr>
          <w:cantSplit/>
        </w:trPr>
        <w:tc>
          <w:tcPr>
            <w:tcW w:w="3607" w:type="dxa"/>
            <w:vAlign w:val="top"/>
          </w:tcPr>
          <w:p w:rsidR="003237CA" w:rsidRDefault="003237CA" w:rsidP="003237CA">
            <w:pPr>
              <w:pStyle w:val="TableText"/>
            </w:pPr>
            <w:r w:rsidRPr="00CD19AA">
              <w:rPr>
                <w:lang w:eastAsia="en-US"/>
              </w:rPr>
              <w:lastRenderedPageBreak/>
              <w:t>1.3.6.1.2.1.191.1.7.1.12</w:t>
            </w:r>
          </w:p>
          <w:p w:rsidR="003237CA" w:rsidRDefault="003237CA" w:rsidP="003237CA">
            <w:pPr>
              <w:pStyle w:val="TableText"/>
              <w:rPr>
                <w:lang w:eastAsia="en-US"/>
              </w:rPr>
            </w:pPr>
            <w:r w:rsidRPr="00CD19AA">
              <w:rPr>
                <w:lang w:eastAsia="en-US"/>
              </w:rPr>
              <w:t>(ospfv3IfState)</w:t>
            </w:r>
          </w:p>
        </w:tc>
        <w:tc>
          <w:tcPr>
            <w:tcW w:w="2045" w:type="dxa"/>
            <w:vAlign w:val="top"/>
          </w:tcPr>
          <w:p w:rsidR="003237CA" w:rsidRPr="00AB7717" w:rsidRDefault="003237CA" w:rsidP="003237CA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3237CA" w:rsidRPr="00AE59E0" w:rsidRDefault="0056721B" w:rsidP="003237CA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down(1)</w:t>
            </w:r>
          </w:p>
          <w:p w:rsidR="003237CA" w:rsidRPr="00AE59E0" w:rsidRDefault="0056721B" w:rsidP="003237CA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loopback(2)</w:t>
            </w:r>
          </w:p>
          <w:p w:rsidR="003237CA" w:rsidRPr="00AE59E0" w:rsidRDefault="0056721B" w:rsidP="003237CA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waiting(3)</w:t>
            </w:r>
          </w:p>
          <w:p w:rsidR="003237CA" w:rsidRPr="00AE59E0" w:rsidRDefault="0056721B" w:rsidP="003237CA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pointToPoint</w:t>
            </w:r>
            <w:proofErr w:type="spellEnd"/>
            <w:r>
              <w:rPr>
                <w:lang w:eastAsia="en-US"/>
              </w:rPr>
              <w:t>(4)</w:t>
            </w:r>
          </w:p>
          <w:p w:rsidR="003237CA" w:rsidRPr="00AE59E0" w:rsidRDefault="0056721B" w:rsidP="003237CA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designatedRouter</w:t>
            </w:r>
            <w:proofErr w:type="spellEnd"/>
            <w:r>
              <w:rPr>
                <w:lang w:eastAsia="en-US"/>
              </w:rPr>
              <w:t>(5)</w:t>
            </w:r>
          </w:p>
          <w:p w:rsidR="003237CA" w:rsidRPr="00AE59E0" w:rsidRDefault="0056721B" w:rsidP="003237CA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backupDesignatedRouter</w:t>
            </w:r>
            <w:proofErr w:type="spellEnd"/>
            <w:r>
              <w:rPr>
                <w:lang w:eastAsia="en-US"/>
              </w:rPr>
              <w:t>(6)</w:t>
            </w:r>
          </w:p>
          <w:p w:rsidR="003237CA" w:rsidRPr="00AE59E0" w:rsidRDefault="0056721B" w:rsidP="003237CA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otherDesignatedRouter</w:t>
            </w:r>
            <w:proofErr w:type="spellEnd"/>
            <w:r>
              <w:rPr>
                <w:lang w:eastAsia="en-US"/>
              </w:rPr>
              <w:t>(7)</w:t>
            </w:r>
          </w:p>
          <w:p w:rsidR="003237CA" w:rsidRPr="00AB7717" w:rsidRDefault="003237CA" w:rsidP="003237CA">
            <w:pPr>
              <w:pStyle w:val="TableText"/>
              <w:rPr>
                <w:lang w:eastAsia="en-US"/>
              </w:rPr>
            </w:pPr>
            <w:r w:rsidRPr="00AE59E0">
              <w:rPr>
                <w:lang w:eastAsia="en-US"/>
              </w:rPr>
              <w:t>standby(8)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411D98" w:rsidRPr="00E96950" w:rsidRDefault="00411D98" w:rsidP="00411D98">
      <w:r w:rsidRPr="00E96950">
        <w:rPr>
          <w:rFonts w:hint="eastAsia"/>
        </w:rPr>
        <w:t>无需处理。</w:t>
      </w:r>
    </w:p>
    <w:p w:rsidR="006F5AAA" w:rsidRPr="00E96950" w:rsidRDefault="00E00D66" w:rsidP="00E00D66">
      <w:pPr>
        <w:pStyle w:val="3"/>
      </w:pPr>
      <w:r w:rsidRPr="00E00D66">
        <w:t>ospfv3NssaTranslatorStatusChange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B74623" w:rsidP="006300F3">
            <w:pPr>
              <w:pStyle w:val="TableText"/>
            </w:pPr>
            <w:r w:rsidRPr="00B74623">
              <w:t>1.3.6.1.2.1.191.0.11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B2208B" w:rsidRPr="00E96950" w:rsidRDefault="00B74623" w:rsidP="006F5AAA">
      <w:r>
        <w:rPr>
          <w:rFonts w:hint="eastAsia"/>
        </w:rPr>
        <w:t>当期设备</w:t>
      </w:r>
      <w:r>
        <w:rPr>
          <w:rFonts w:hint="eastAsia"/>
        </w:rPr>
        <w:t>NSSA</w:t>
      </w:r>
      <w:r>
        <w:rPr>
          <w:rFonts w:hint="eastAsia"/>
        </w:rPr>
        <w:t>区域</w:t>
      </w:r>
      <w:r>
        <w:rPr>
          <w:rFonts w:hint="eastAsia"/>
        </w:rPr>
        <w:t>7</w:t>
      </w:r>
      <w:r>
        <w:rPr>
          <w:rFonts w:hint="eastAsia"/>
        </w:rPr>
        <w:t>转</w:t>
      </w:r>
      <w:r>
        <w:rPr>
          <w:rFonts w:hint="eastAsia"/>
        </w:rPr>
        <w:t>5</w:t>
      </w:r>
      <w:r>
        <w:rPr>
          <w:rFonts w:hint="eastAsia"/>
        </w:rPr>
        <w:t>能力变化时发送该告警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5A673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5A6733">
              <w:rPr>
                <w:rFonts w:hint="eastAsia"/>
                <w:b/>
              </w:rPr>
              <w:t xml:space="preserve">ospfv3 </w:t>
            </w:r>
            <w:proofErr w:type="spellStart"/>
            <w:r w:rsidR="005A6733" w:rsidRPr="005A6733">
              <w:rPr>
                <w:b/>
              </w:rPr>
              <w:t>nssatranslator</w:t>
            </w:r>
            <w:proofErr w:type="spellEnd"/>
            <w:r w:rsidR="005A6733" w:rsidRPr="005A6733">
              <w:rPr>
                <w:b/>
              </w:rPr>
              <w:t>-status-change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5A6733">
              <w:rPr>
                <w:rFonts w:hint="eastAsia"/>
                <w:b/>
              </w:rPr>
              <w:t xml:space="preserve">ospfv3 </w:t>
            </w:r>
            <w:proofErr w:type="spellStart"/>
            <w:r w:rsidR="005A6733" w:rsidRPr="005A6733">
              <w:rPr>
                <w:b/>
              </w:rPr>
              <w:t>nssatranslator</w:t>
            </w:r>
            <w:proofErr w:type="spellEnd"/>
            <w:r w:rsidR="005A6733" w:rsidRPr="005A6733">
              <w:rPr>
                <w:b/>
              </w:rPr>
              <w:t>-status-change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2E741A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56721B" w:rsidRPr="00E96950" w:rsidTr="00A5452A">
        <w:trPr>
          <w:cantSplit/>
        </w:trPr>
        <w:tc>
          <w:tcPr>
            <w:tcW w:w="3607" w:type="dxa"/>
            <w:vAlign w:val="top"/>
          </w:tcPr>
          <w:p w:rsidR="0056721B" w:rsidRDefault="0056721B" w:rsidP="002E741A">
            <w:pPr>
              <w:pStyle w:val="TableText"/>
            </w:pPr>
            <w:r w:rsidRPr="00E63DCB">
              <w:rPr>
                <w:lang w:eastAsia="en-US"/>
              </w:rPr>
              <w:t>1.3.6.1.2.1.191.1.1.1</w:t>
            </w:r>
          </w:p>
          <w:p w:rsidR="0056721B" w:rsidRPr="00E63DCB" w:rsidRDefault="0056721B" w:rsidP="002E741A">
            <w:pPr>
              <w:pStyle w:val="TableText"/>
              <w:rPr>
                <w:lang w:eastAsia="en-US"/>
              </w:rPr>
            </w:pPr>
            <w:r w:rsidRPr="00E63DCB">
              <w:rPr>
                <w:lang w:eastAsia="en-US"/>
              </w:rPr>
              <w:t>(ospfv3RouterId)</w:t>
            </w:r>
          </w:p>
        </w:tc>
        <w:tc>
          <w:tcPr>
            <w:tcW w:w="2045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3316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2E741A" w:rsidRPr="00E96950" w:rsidTr="005A2B64">
        <w:trPr>
          <w:cantSplit/>
        </w:trPr>
        <w:tc>
          <w:tcPr>
            <w:tcW w:w="3607" w:type="dxa"/>
            <w:vAlign w:val="top"/>
          </w:tcPr>
          <w:p w:rsidR="002E741A" w:rsidRDefault="002E741A" w:rsidP="002E741A">
            <w:pPr>
              <w:pStyle w:val="TableText"/>
            </w:pPr>
            <w:r w:rsidRPr="00E63DCB">
              <w:rPr>
                <w:lang w:eastAsia="en-US"/>
              </w:rPr>
              <w:t>1.3.6.1.2.1.191.1.2.1.12</w:t>
            </w:r>
          </w:p>
          <w:p w:rsidR="002E741A" w:rsidRDefault="002E741A" w:rsidP="002E741A">
            <w:pPr>
              <w:pStyle w:val="TableText"/>
              <w:rPr>
                <w:lang w:eastAsia="en-US"/>
              </w:rPr>
            </w:pPr>
            <w:r w:rsidRPr="00E63DCB">
              <w:rPr>
                <w:lang w:eastAsia="en-US"/>
              </w:rPr>
              <w:t>(ospfv3AreaNssaTranslatorState)</w:t>
            </w:r>
          </w:p>
        </w:tc>
        <w:tc>
          <w:tcPr>
            <w:tcW w:w="2045" w:type="dxa"/>
            <w:vAlign w:val="top"/>
          </w:tcPr>
          <w:p w:rsidR="002E741A" w:rsidRPr="00AB7717" w:rsidRDefault="002E741A" w:rsidP="002E741A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2E741A" w:rsidRPr="00DD06AA" w:rsidRDefault="0056721B" w:rsidP="002E741A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enabled(1)</w:t>
            </w:r>
          </w:p>
          <w:p w:rsidR="002E741A" w:rsidRPr="00DD06AA" w:rsidRDefault="0056721B" w:rsidP="002E741A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elected(2)</w:t>
            </w:r>
          </w:p>
          <w:p w:rsidR="002E741A" w:rsidRPr="00AB7717" w:rsidRDefault="002E741A" w:rsidP="002E741A">
            <w:pPr>
              <w:pStyle w:val="TableText"/>
              <w:rPr>
                <w:lang w:eastAsia="en-US"/>
              </w:rPr>
            </w:pPr>
            <w:r w:rsidRPr="00DD06AA">
              <w:rPr>
                <w:lang w:eastAsia="en-US"/>
              </w:rPr>
              <w:t>disabled(3)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411D98" w:rsidRPr="00E96950" w:rsidRDefault="00411D98" w:rsidP="00411D98">
      <w:r w:rsidRPr="00E96950">
        <w:rPr>
          <w:rFonts w:hint="eastAsia"/>
        </w:rPr>
        <w:t>无需处理。</w:t>
      </w:r>
    </w:p>
    <w:p w:rsidR="006F5AAA" w:rsidRPr="00E96950" w:rsidRDefault="00BA4224" w:rsidP="00BA4224">
      <w:pPr>
        <w:pStyle w:val="3"/>
      </w:pPr>
      <w:r w:rsidRPr="00BA4224">
        <w:lastRenderedPageBreak/>
        <w:t>ospfv3RestartStatusChange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E05718" w:rsidP="006300F3">
            <w:pPr>
              <w:pStyle w:val="TableText"/>
            </w:pPr>
            <w:r w:rsidRPr="00E05718">
              <w:t>1.3.6.1.2.1.191.0.12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B2208B" w:rsidRPr="00E96950" w:rsidRDefault="00E05718" w:rsidP="006F5AAA">
      <w:r>
        <w:rPr>
          <w:rFonts w:hint="eastAsia"/>
        </w:rPr>
        <w:t>设备</w:t>
      </w:r>
      <w:r>
        <w:rPr>
          <w:rFonts w:hint="eastAsia"/>
        </w:rPr>
        <w:t>graceful restart</w:t>
      </w:r>
      <w:r>
        <w:rPr>
          <w:rFonts w:hint="eastAsia"/>
        </w:rPr>
        <w:t>状态变化时发送该告警。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F774F1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F774F1">
              <w:rPr>
                <w:rFonts w:hint="eastAsia"/>
                <w:b/>
              </w:rPr>
              <w:t xml:space="preserve">ospfv3 </w:t>
            </w:r>
            <w:proofErr w:type="spellStart"/>
            <w:r w:rsidR="00F774F1" w:rsidRPr="00F774F1">
              <w:rPr>
                <w:b/>
              </w:rPr>
              <w:t>grrestarter</w:t>
            </w:r>
            <w:proofErr w:type="spellEnd"/>
            <w:r w:rsidR="00F774F1" w:rsidRPr="00F774F1">
              <w:rPr>
                <w:b/>
              </w:rPr>
              <w:t>-status-change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F774F1">
              <w:rPr>
                <w:rFonts w:hint="eastAsia"/>
                <w:b/>
              </w:rPr>
              <w:t xml:space="preserve">ospfv3 </w:t>
            </w:r>
            <w:proofErr w:type="spellStart"/>
            <w:r w:rsidR="00F774F1" w:rsidRPr="00F774F1">
              <w:rPr>
                <w:b/>
              </w:rPr>
              <w:t>grrestarter</w:t>
            </w:r>
            <w:proofErr w:type="spellEnd"/>
            <w:r w:rsidR="00F774F1" w:rsidRPr="00F774F1">
              <w:rPr>
                <w:b/>
              </w:rPr>
              <w:t>-status-change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160"/>
        <w:gridCol w:w="2687"/>
        <w:gridCol w:w="3121"/>
      </w:tblGrid>
      <w:tr w:rsidR="006F5AAA" w:rsidRPr="00E96950" w:rsidTr="00F774F1">
        <w:trPr>
          <w:cnfStyle w:val="100000000000"/>
          <w:cantSplit/>
          <w:tblHeader/>
        </w:trPr>
        <w:tc>
          <w:tcPr>
            <w:tcW w:w="31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6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1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56721B" w:rsidRPr="00E96950" w:rsidTr="00790642">
        <w:trPr>
          <w:cantSplit/>
        </w:trPr>
        <w:tc>
          <w:tcPr>
            <w:tcW w:w="3160" w:type="dxa"/>
            <w:vAlign w:val="top"/>
          </w:tcPr>
          <w:p w:rsidR="0056721B" w:rsidRDefault="0056721B" w:rsidP="00F774F1">
            <w:pPr>
              <w:pStyle w:val="TableText"/>
            </w:pPr>
            <w:r w:rsidRPr="00C833DC">
              <w:rPr>
                <w:lang w:eastAsia="en-US"/>
              </w:rPr>
              <w:t>1.3.6.1.2.1.191.1.1.1</w:t>
            </w:r>
          </w:p>
          <w:p w:rsidR="0056721B" w:rsidRPr="00C833DC" w:rsidRDefault="0056721B" w:rsidP="00F774F1">
            <w:pPr>
              <w:pStyle w:val="TableText"/>
              <w:rPr>
                <w:lang w:eastAsia="en-US"/>
              </w:rPr>
            </w:pPr>
            <w:r w:rsidRPr="00C833DC">
              <w:rPr>
                <w:lang w:eastAsia="en-US"/>
              </w:rPr>
              <w:t>(ospfv3RouterId)</w:t>
            </w:r>
          </w:p>
        </w:tc>
        <w:tc>
          <w:tcPr>
            <w:tcW w:w="2687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3121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F774F1" w:rsidRPr="00E96950" w:rsidTr="00F774F1">
        <w:trPr>
          <w:cantSplit/>
        </w:trPr>
        <w:tc>
          <w:tcPr>
            <w:tcW w:w="3160" w:type="dxa"/>
            <w:vAlign w:val="top"/>
          </w:tcPr>
          <w:p w:rsidR="00F774F1" w:rsidRDefault="00F774F1" w:rsidP="00F774F1">
            <w:pPr>
              <w:pStyle w:val="TableText"/>
            </w:pPr>
            <w:r w:rsidRPr="00C833DC">
              <w:rPr>
                <w:lang w:eastAsia="en-US"/>
              </w:rPr>
              <w:t>1.3.6.1.2.1.191.1.1.18</w:t>
            </w:r>
          </w:p>
          <w:p w:rsidR="00F774F1" w:rsidRPr="00C833DC" w:rsidRDefault="00F774F1" w:rsidP="00F774F1">
            <w:pPr>
              <w:pStyle w:val="TableText"/>
              <w:rPr>
                <w:lang w:eastAsia="en-US"/>
              </w:rPr>
            </w:pPr>
            <w:r w:rsidRPr="00C833DC">
              <w:rPr>
                <w:lang w:eastAsia="en-US"/>
              </w:rPr>
              <w:t>(ospfv3RestartStatus)</w:t>
            </w:r>
          </w:p>
        </w:tc>
        <w:tc>
          <w:tcPr>
            <w:tcW w:w="2687" w:type="dxa"/>
            <w:vAlign w:val="top"/>
          </w:tcPr>
          <w:p w:rsidR="00F774F1" w:rsidRPr="00AB7717" w:rsidRDefault="00F774F1" w:rsidP="00F774F1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121" w:type="dxa"/>
            <w:vAlign w:val="top"/>
          </w:tcPr>
          <w:p w:rsidR="00F774F1" w:rsidRPr="00EF153D" w:rsidRDefault="0056721B" w:rsidP="00F774F1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notRestarting</w:t>
            </w:r>
            <w:proofErr w:type="spellEnd"/>
            <w:r>
              <w:rPr>
                <w:lang w:eastAsia="en-US"/>
              </w:rPr>
              <w:t>(1)</w:t>
            </w:r>
          </w:p>
          <w:p w:rsidR="00F774F1" w:rsidRPr="00EF153D" w:rsidRDefault="0056721B" w:rsidP="00F774F1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plannedRestart</w:t>
            </w:r>
            <w:proofErr w:type="spellEnd"/>
            <w:r>
              <w:rPr>
                <w:lang w:eastAsia="en-US"/>
              </w:rPr>
              <w:t>(2)</w:t>
            </w:r>
          </w:p>
          <w:p w:rsidR="00F774F1" w:rsidRPr="00AB7717" w:rsidRDefault="00F774F1" w:rsidP="00F774F1">
            <w:pPr>
              <w:pStyle w:val="TableText"/>
              <w:rPr>
                <w:lang w:eastAsia="en-US"/>
              </w:rPr>
            </w:pPr>
            <w:proofErr w:type="spellStart"/>
            <w:r w:rsidRPr="00EF153D">
              <w:rPr>
                <w:lang w:eastAsia="en-US"/>
              </w:rPr>
              <w:t>unplannedRestart</w:t>
            </w:r>
            <w:proofErr w:type="spellEnd"/>
            <w:r w:rsidRPr="00EF153D">
              <w:rPr>
                <w:lang w:eastAsia="en-US"/>
              </w:rPr>
              <w:t>(3)</w:t>
            </w:r>
          </w:p>
        </w:tc>
      </w:tr>
      <w:tr w:rsidR="00F774F1" w:rsidRPr="00E96950" w:rsidTr="00F774F1">
        <w:trPr>
          <w:cantSplit/>
        </w:trPr>
        <w:tc>
          <w:tcPr>
            <w:tcW w:w="3160" w:type="dxa"/>
            <w:vAlign w:val="top"/>
          </w:tcPr>
          <w:p w:rsidR="00F774F1" w:rsidRDefault="00F774F1" w:rsidP="00F774F1">
            <w:pPr>
              <w:pStyle w:val="TableText"/>
            </w:pPr>
            <w:r w:rsidRPr="00C833DC">
              <w:rPr>
                <w:lang w:eastAsia="en-US"/>
              </w:rPr>
              <w:t>1.3.6.1.2.1.191.1.1.16</w:t>
            </w:r>
          </w:p>
          <w:p w:rsidR="00F774F1" w:rsidRPr="00C833DC" w:rsidRDefault="00F774F1" w:rsidP="00F774F1">
            <w:pPr>
              <w:pStyle w:val="TableText"/>
              <w:rPr>
                <w:lang w:eastAsia="en-US"/>
              </w:rPr>
            </w:pPr>
            <w:r w:rsidRPr="00C833DC">
              <w:rPr>
                <w:lang w:eastAsia="en-US"/>
              </w:rPr>
              <w:t>(ospfv3RestartInterval)</w:t>
            </w:r>
          </w:p>
        </w:tc>
        <w:tc>
          <w:tcPr>
            <w:tcW w:w="2687" w:type="dxa"/>
            <w:vAlign w:val="top"/>
          </w:tcPr>
          <w:p w:rsidR="00F774F1" w:rsidRPr="00AB7717" w:rsidRDefault="00F774F1" w:rsidP="00F774F1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Ospfv3UpToRefreshIntervalTC</w:t>
            </w:r>
          </w:p>
        </w:tc>
        <w:tc>
          <w:tcPr>
            <w:tcW w:w="3121" w:type="dxa"/>
            <w:vAlign w:val="top"/>
          </w:tcPr>
          <w:p w:rsidR="00F774F1" w:rsidRPr="00AB7717" w:rsidRDefault="00F774F1" w:rsidP="00F774F1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Unsigned32</w:t>
            </w:r>
            <w:r w:rsidR="0056721B">
              <w:rPr>
                <w:rFonts w:hint="eastAsia"/>
              </w:rPr>
              <w:t xml:space="preserve"> </w:t>
            </w:r>
            <w:r w:rsidRPr="003C4E69">
              <w:rPr>
                <w:lang w:eastAsia="en-US"/>
              </w:rPr>
              <w:t>(40..1800)</w:t>
            </w:r>
          </w:p>
        </w:tc>
      </w:tr>
      <w:tr w:rsidR="00F774F1" w:rsidRPr="00E96950" w:rsidTr="00F774F1">
        <w:trPr>
          <w:cantSplit/>
        </w:trPr>
        <w:tc>
          <w:tcPr>
            <w:tcW w:w="3160" w:type="dxa"/>
            <w:vAlign w:val="top"/>
          </w:tcPr>
          <w:p w:rsidR="00F774F1" w:rsidRDefault="00F774F1" w:rsidP="00F774F1">
            <w:pPr>
              <w:pStyle w:val="TableText"/>
            </w:pPr>
            <w:r w:rsidRPr="00C833DC">
              <w:rPr>
                <w:lang w:eastAsia="en-US"/>
              </w:rPr>
              <w:t>1.3.6.1.2.1.191.1.1.20</w:t>
            </w:r>
          </w:p>
          <w:p w:rsidR="00F774F1" w:rsidRDefault="00F774F1" w:rsidP="00F774F1">
            <w:pPr>
              <w:pStyle w:val="TableText"/>
              <w:rPr>
                <w:lang w:eastAsia="en-US"/>
              </w:rPr>
            </w:pPr>
            <w:r w:rsidRPr="00C833DC">
              <w:rPr>
                <w:lang w:eastAsia="en-US"/>
              </w:rPr>
              <w:t>(ospfv3RestartExitReason)</w:t>
            </w:r>
          </w:p>
        </w:tc>
        <w:tc>
          <w:tcPr>
            <w:tcW w:w="2687" w:type="dxa"/>
            <w:vAlign w:val="top"/>
          </w:tcPr>
          <w:p w:rsidR="00F774F1" w:rsidRPr="00AB7717" w:rsidRDefault="00F774F1" w:rsidP="00F774F1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121" w:type="dxa"/>
            <w:vAlign w:val="top"/>
          </w:tcPr>
          <w:p w:rsidR="00F774F1" w:rsidRPr="00EF153D" w:rsidRDefault="0056721B" w:rsidP="00F774F1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none(1)</w:t>
            </w:r>
          </w:p>
          <w:p w:rsidR="00F774F1" w:rsidRPr="00EF153D" w:rsidRDefault="0056721B" w:rsidP="00F774F1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inProgress</w:t>
            </w:r>
            <w:proofErr w:type="spellEnd"/>
            <w:r>
              <w:rPr>
                <w:lang w:eastAsia="en-US"/>
              </w:rPr>
              <w:t>(2)</w:t>
            </w:r>
          </w:p>
          <w:p w:rsidR="00F774F1" w:rsidRPr="00EF153D" w:rsidRDefault="0056721B" w:rsidP="00F774F1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completed(3)</w:t>
            </w:r>
          </w:p>
          <w:p w:rsidR="00F774F1" w:rsidRPr="00EF153D" w:rsidRDefault="0056721B" w:rsidP="00F774F1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timedOut</w:t>
            </w:r>
            <w:proofErr w:type="spellEnd"/>
            <w:r>
              <w:rPr>
                <w:lang w:eastAsia="en-US"/>
              </w:rPr>
              <w:t>(4)</w:t>
            </w:r>
          </w:p>
          <w:p w:rsidR="00F774F1" w:rsidRPr="00AB7717" w:rsidRDefault="00F774F1" w:rsidP="00F774F1">
            <w:pPr>
              <w:pStyle w:val="TableText"/>
              <w:rPr>
                <w:lang w:eastAsia="en-US"/>
              </w:rPr>
            </w:pPr>
            <w:proofErr w:type="spellStart"/>
            <w:r w:rsidRPr="00EF153D">
              <w:rPr>
                <w:lang w:eastAsia="en-US"/>
              </w:rPr>
              <w:t>topologyChanged</w:t>
            </w:r>
            <w:proofErr w:type="spellEnd"/>
            <w:r w:rsidRPr="00EF153D">
              <w:rPr>
                <w:lang w:eastAsia="en-US"/>
              </w:rPr>
              <w:t>(5)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411D98" w:rsidRPr="00E96950" w:rsidRDefault="00411D98" w:rsidP="00411D98">
      <w:r w:rsidRPr="00E96950">
        <w:rPr>
          <w:rFonts w:hint="eastAsia"/>
        </w:rPr>
        <w:t>无需处理。</w:t>
      </w:r>
    </w:p>
    <w:p w:rsidR="006F5AAA" w:rsidRPr="00E96950" w:rsidRDefault="00CD2A1A" w:rsidP="00CD2A1A">
      <w:pPr>
        <w:pStyle w:val="3"/>
      </w:pPr>
      <w:r w:rsidRPr="00CD2A1A">
        <w:lastRenderedPageBreak/>
        <w:t>ospfv3NbrRestartHelperStatusChange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46570" w:rsidP="006300F3">
            <w:pPr>
              <w:pStyle w:val="TableText"/>
              <w:keepNext/>
            </w:pPr>
            <w:r w:rsidRPr="00246570">
              <w:t>1.3.6.1.2.1.191.0.13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  <w:keepNext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B2208B" w:rsidRPr="00E96950" w:rsidRDefault="00246570" w:rsidP="006F5AAA">
      <w:proofErr w:type="spellStart"/>
      <w:r>
        <w:rPr>
          <w:rFonts w:hint="eastAsia"/>
        </w:rPr>
        <w:t>Gr</w:t>
      </w:r>
      <w:proofErr w:type="spellEnd"/>
      <w:r>
        <w:rPr>
          <w:rFonts w:hint="eastAsia"/>
        </w:rPr>
        <w:t>设备上</w:t>
      </w:r>
      <w:r w:rsidR="00A74664">
        <w:rPr>
          <w:rFonts w:hint="eastAsia"/>
        </w:rPr>
        <w:t>邻居进入或退出</w:t>
      </w:r>
      <w:r w:rsidR="00A74664">
        <w:rPr>
          <w:rFonts w:hint="eastAsia"/>
        </w:rPr>
        <w:t>helper</w:t>
      </w:r>
      <w:r w:rsidR="00A74664">
        <w:rPr>
          <w:rFonts w:hint="eastAsia"/>
        </w:rPr>
        <w:t>状态时发送该告警</w:t>
      </w:r>
      <w:r w:rsidR="00A35BFC">
        <w:rPr>
          <w:rFonts w:hint="eastAsia"/>
        </w:rPr>
        <w:t>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246570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246570">
              <w:rPr>
                <w:rFonts w:hint="eastAsia"/>
                <w:b/>
              </w:rPr>
              <w:t>ospfv3</w:t>
            </w:r>
            <w:r w:rsidRPr="00E96950">
              <w:rPr>
                <w:b/>
              </w:rPr>
              <w:t xml:space="preserve"> </w:t>
            </w:r>
            <w:proofErr w:type="spellStart"/>
            <w:r w:rsidR="00246570" w:rsidRPr="00246570">
              <w:rPr>
                <w:b/>
              </w:rPr>
              <w:t>grhelper</w:t>
            </w:r>
            <w:proofErr w:type="spellEnd"/>
            <w:r w:rsidR="00246570" w:rsidRPr="00246570">
              <w:rPr>
                <w:b/>
              </w:rPr>
              <w:t>-status-change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246570">
              <w:rPr>
                <w:rFonts w:hint="eastAsia"/>
                <w:b/>
              </w:rPr>
              <w:t>ospfv3</w:t>
            </w:r>
            <w:r w:rsidR="00246570" w:rsidRPr="00E96950">
              <w:rPr>
                <w:b/>
              </w:rPr>
              <w:t xml:space="preserve"> </w:t>
            </w:r>
            <w:proofErr w:type="spellStart"/>
            <w:r w:rsidR="00246570" w:rsidRPr="00246570">
              <w:rPr>
                <w:b/>
              </w:rPr>
              <w:t>grhelper</w:t>
            </w:r>
            <w:proofErr w:type="spellEnd"/>
            <w:r w:rsidR="00246570" w:rsidRPr="00246570">
              <w:rPr>
                <w:b/>
              </w:rPr>
              <w:t>-status-change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464"/>
        <w:gridCol w:w="2687"/>
        <w:gridCol w:w="2817"/>
      </w:tblGrid>
      <w:tr w:rsidR="006F5AAA" w:rsidRPr="00E96950" w:rsidTr="00E24F24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56721B" w:rsidRPr="00E96950" w:rsidTr="009A1372">
        <w:trPr>
          <w:cantSplit/>
        </w:trPr>
        <w:tc>
          <w:tcPr>
            <w:tcW w:w="3607" w:type="dxa"/>
            <w:vAlign w:val="top"/>
          </w:tcPr>
          <w:p w:rsidR="0056721B" w:rsidRDefault="0056721B" w:rsidP="00E24F24">
            <w:pPr>
              <w:pStyle w:val="TableText"/>
            </w:pPr>
            <w:r w:rsidRPr="005A0633">
              <w:rPr>
                <w:lang w:eastAsia="en-US"/>
              </w:rPr>
              <w:t>1.3.6.1.2.1.191.1.1.1</w:t>
            </w:r>
          </w:p>
          <w:p w:rsidR="0056721B" w:rsidRPr="005A0633" w:rsidRDefault="0056721B" w:rsidP="00E24F24">
            <w:pPr>
              <w:pStyle w:val="TableText"/>
              <w:rPr>
                <w:lang w:eastAsia="en-US"/>
              </w:rPr>
            </w:pPr>
            <w:r w:rsidRPr="005A0633">
              <w:rPr>
                <w:lang w:eastAsia="en-US"/>
              </w:rPr>
              <w:t>(ospfv3RouterId)</w:t>
            </w:r>
          </w:p>
        </w:tc>
        <w:tc>
          <w:tcPr>
            <w:tcW w:w="2045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3316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E24F24" w:rsidRPr="00E96950" w:rsidTr="002C3D98">
        <w:trPr>
          <w:cantSplit/>
        </w:trPr>
        <w:tc>
          <w:tcPr>
            <w:tcW w:w="3607" w:type="dxa"/>
            <w:vAlign w:val="top"/>
          </w:tcPr>
          <w:p w:rsidR="00E24F24" w:rsidRDefault="00E24F24" w:rsidP="00E24F24">
            <w:pPr>
              <w:pStyle w:val="TableText"/>
            </w:pPr>
            <w:r w:rsidRPr="005A0633">
              <w:rPr>
                <w:lang w:eastAsia="en-US"/>
              </w:rPr>
              <w:t>1.3.6.1.2.1.191.1.9.1.13</w:t>
            </w:r>
          </w:p>
          <w:p w:rsidR="00E24F24" w:rsidRPr="005A0633" w:rsidRDefault="00E24F24" w:rsidP="00E24F24">
            <w:pPr>
              <w:pStyle w:val="TableText"/>
              <w:rPr>
                <w:lang w:eastAsia="en-US"/>
              </w:rPr>
            </w:pPr>
            <w:r w:rsidRPr="005A0633">
              <w:rPr>
                <w:lang w:eastAsia="en-US"/>
              </w:rPr>
              <w:t>(ospfv3NbrRestartHelperStatus)</w:t>
            </w:r>
          </w:p>
        </w:tc>
        <w:tc>
          <w:tcPr>
            <w:tcW w:w="2045" w:type="dxa"/>
            <w:vAlign w:val="top"/>
          </w:tcPr>
          <w:p w:rsidR="00E24F24" w:rsidRPr="00AB7717" w:rsidRDefault="00E24F24" w:rsidP="00E24F24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E24F24" w:rsidRPr="0011627F" w:rsidRDefault="0056721B" w:rsidP="00E24F24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notHelping</w:t>
            </w:r>
            <w:proofErr w:type="spellEnd"/>
            <w:r>
              <w:rPr>
                <w:lang w:eastAsia="en-US"/>
              </w:rPr>
              <w:t>(1)</w:t>
            </w:r>
          </w:p>
          <w:p w:rsidR="00E24F24" w:rsidRPr="00AB7717" w:rsidRDefault="00E24F24" w:rsidP="00E24F24">
            <w:pPr>
              <w:pStyle w:val="TableText"/>
              <w:rPr>
                <w:lang w:eastAsia="en-US"/>
              </w:rPr>
            </w:pPr>
            <w:r w:rsidRPr="0011627F">
              <w:rPr>
                <w:lang w:eastAsia="en-US"/>
              </w:rPr>
              <w:t xml:space="preserve">helping(2) </w:t>
            </w:r>
          </w:p>
        </w:tc>
      </w:tr>
      <w:tr w:rsidR="00E24F24" w:rsidRPr="00E96950" w:rsidTr="002C3D98">
        <w:trPr>
          <w:cantSplit/>
        </w:trPr>
        <w:tc>
          <w:tcPr>
            <w:tcW w:w="3607" w:type="dxa"/>
            <w:vAlign w:val="top"/>
          </w:tcPr>
          <w:p w:rsidR="00E24F24" w:rsidRDefault="00E24F24" w:rsidP="00E24F24">
            <w:pPr>
              <w:pStyle w:val="TableText"/>
            </w:pPr>
            <w:r w:rsidRPr="005A0633">
              <w:rPr>
                <w:lang w:eastAsia="en-US"/>
              </w:rPr>
              <w:t>1.3.6.1.2.1.191.1.9.1.14</w:t>
            </w:r>
          </w:p>
          <w:p w:rsidR="00E24F24" w:rsidRPr="005A0633" w:rsidRDefault="00E24F24" w:rsidP="00E24F24">
            <w:pPr>
              <w:pStyle w:val="TableText"/>
              <w:rPr>
                <w:lang w:eastAsia="en-US"/>
              </w:rPr>
            </w:pPr>
            <w:r w:rsidRPr="005A0633">
              <w:rPr>
                <w:lang w:eastAsia="en-US"/>
              </w:rPr>
              <w:t>(ospfv3NbrRestartHelperAge)</w:t>
            </w:r>
          </w:p>
        </w:tc>
        <w:tc>
          <w:tcPr>
            <w:tcW w:w="2045" w:type="dxa"/>
            <w:vAlign w:val="top"/>
          </w:tcPr>
          <w:p w:rsidR="00E24F24" w:rsidRPr="00AB7717" w:rsidRDefault="0056721B" w:rsidP="00E24F24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Ospfv3UpToRefreshIntervalTC</w:t>
            </w:r>
          </w:p>
        </w:tc>
        <w:tc>
          <w:tcPr>
            <w:tcW w:w="3316" w:type="dxa"/>
            <w:vAlign w:val="top"/>
          </w:tcPr>
          <w:p w:rsidR="00E24F24" w:rsidRPr="00AB7717" w:rsidRDefault="0056721B" w:rsidP="00E24F24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(1..1800)</w:t>
            </w:r>
          </w:p>
        </w:tc>
      </w:tr>
      <w:tr w:rsidR="00E24F24" w:rsidRPr="00E96950" w:rsidTr="002C3D98">
        <w:trPr>
          <w:cantSplit/>
        </w:trPr>
        <w:tc>
          <w:tcPr>
            <w:tcW w:w="3607" w:type="dxa"/>
            <w:vAlign w:val="top"/>
          </w:tcPr>
          <w:p w:rsidR="00E24F24" w:rsidRDefault="00E24F24" w:rsidP="00E24F24">
            <w:pPr>
              <w:pStyle w:val="TableText"/>
            </w:pPr>
            <w:r w:rsidRPr="005A0633">
              <w:rPr>
                <w:lang w:eastAsia="en-US"/>
              </w:rPr>
              <w:t>1.3.6.1.2.1.191.1.9.1.15</w:t>
            </w:r>
          </w:p>
          <w:p w:rsidR="00E24F24" w:rsidRDefault="00E24F24" w:rsidP="00E24F24">
            <w:pPr>
              <w:pStyle w:val="TableText"/>
              <w:rPr>
                <w:lang w:eastAsia="en-US"/>
              </w:rPr>
            </w:pPr>
            <w:r w:rsidRPr="005A0633">
              <w:rPr>
                <w:lang w:eastAsia="en-US"/>
              </w:rPr>
              <w:t>(ospfv3NbrRestartHelperExitReason)</w:t>
            </w:r>
          </w:p>
        </w:tc>
        <w:tc>
          <w:tcPr>
            <w:tcW w:w="2045" w:type="dxa"/>
            <w:vAlign w:val="top"/>
          </w:tcPr>
          <w:p w:rsidR="00E24F24" w:rsidRPr="00AB7717" w:rsidRDefault="00E24F24" w:rsidP="00E24F24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3316" w:type="dxa"/>
            <w:vAlign w:val="top"/>
          </w:tcPr>
          <w:p w:rsidR="00E24F24" w:rsidRPr="0011627F" w:rsidRDefault="0056721B" w:rsidP="00E24F24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none(1)</w:t>
            </w:r>
          </w:p>
          <w:p w:rsidR="00E24F24" w:rsidRPr="0011627F" w:rsidRDefault="0056721B" w:rsidP="00E24F24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inProgress</w:t>
            </w:r>
            <w:proofErr w:type="spellEnd"/>
            <w:r>
              <w:rPr>
                <w:lang w:eastAsia="en-US"/>
              </w:rPr>
              <w:t>(2)</w:t>
            </w:r>
          </w:p>
          <w:p w:rsidR="00E24F24" w:rsidRPr="0011627F" w:rsidRDefault="0056721B" w:rsidP="00E24F24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completed(3)</w:t>
            </w:r>
          </w:p>
          <w:p w:rsidR="00E24F24" w:rsidRPr="0011627F" w:rsidRDefault="0056721B" w:rsidP="00E24F24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timedOut</w:t>
            </w:r>
            <w:proofErr w:type="spellEnd"/>
            <w:r>
              <w:rPr>
                <w:lang w:eastAsia="en-US"/>
              </w:rPr>
              <w:t>(4)</w:t>
            </w:r>
          </w:p>
          <w:p w:rsidR="00E24F24" w:rsidRPr="00AB7717" w:rsidRDefault="00E24F24" w:rsidP="00E24F24">
            <w:pPr>
              <w:pStyle w:val="TableText"/>
              <w:rPr>
                <w:lang w:eastAsia="en-US"/>
              </w:rPr>
            </w:pPr>
            <w:proofErr w:type="spellStart"/>
            <w:r w:rsidRPr="0011627F">
              <w:rPr>
                <w:lang w:eastAsia="en-US"/>
              </w:rPr>
              <w:t>topologyChanged</w:t>
            </w:r>
            <w:proofErr w:type="spellEnd"/>
            <w:r w:rsidRPr="0011627F">
              <w:rPr>
                <w:lang w:eastAsia="en-US"/>
              </w:rPr>
              <w:t>(5)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411D98" w:rsidRPr="00E96950" w:rsidRDefault="00411D98" w:rsidP="00411D98">
      <w:r w:rsidRPr="00E96950">
        <w:rPr>
          <w:rFonts w:hint="eastAsia"/>
        </w:rPr>
        <w:t>无需处理。</w:t>
      </w:r>
    </w:p>
    <w:p w:rsidR="006F5AAA" w:rsidRPr="00E96950" w:rsidRDefault="00EC65CB" w:rsidP="00EC65CB">
      <w:pPr>
        <w:pStyle w:val="3"/>
      </w:pPr>
      <w:r w:rsidRPr="00EC65CB">
        <w:lastRenderedPageBreak/>
        <w:t>ospfv3VirtNbrRestartHelperStatusChange</w:t>
      </w:r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A74664" w:rsidP="006300F3">
            <w:pPr>
              <w:pStyle w:val="TableText"/>
            </w:pPr>
            <w:r w:rsidRPr="00A74664">
              <w:t>1.3.6.1.2.1.191.0.14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8B509C" w:rsidP="006300F3">
            <w:pPr>
              <w:pStyle w:val="TableText"/>
            </w:pPr>
            <w:r>
              <w:t>rfc5643-ospfv3.mib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652484" w:rsidRPr="00E96950" w:rsidRDefault="00652484" w:rsidP="00652484">
      <w:proofErr w:type="spellStart"/>
      <w:r>
        <w:rPr>
          <w:rFonts w:hint="eastAsia"/>
        </w:rPr>
        <w:t>Gr</w:t>
      </w:r>
      <w:proofErr w:type="spellEnd"/>
      <w:r>
        <w:rPr>
          <w:rFonts w:hint="eastAsia"/>
        </w:rPr>
        <w:t>设备上虚拟邻居进入或退出</w:t>
      </w:r>
      <w:r>
        <w:rPr>
          <w:rFonts w:hint="eastAsia"/>
        </w:rPr>
        <w:t>helper</w:t>
      </w:r>
      <w:r>
        <w:rPr>
          <w:rFonts w:hint="eastAsia"/>
        </w:rPr>
        <w:t>状态时发送该告警。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24130F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r w:rsidR="0024130F">
              <w:rPr>
                <w:rFonts w:hint="eastAsia"/>
                <w:b/>
              </w:rPr>
              <w:t>ospfv3</w:t>
            </w:r>
            <w:r w:rsidRPr="00E96950">
              <w:rPr>
                <w:b/>
              </w:rPr>
              <w:t xml:space="preserve"> rejected-adjacency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 xml:space="preserve">undo </w:t>
            </w:r>
            <w:proofErr w:type="spellStart"/>
            <w:r w:rsidRPr="00E96950">
              <w:rPr>
                <w:b/>
              </w:rPr>
              <w:t>snmp</w:t>
            </w:r>
            <w:proofErr w:type="spellEnd"/>
            <w:r w:rsidRPr="00E96950">
              <w:rPr>
                <w:b/>
              </w:rPr>
              <w:t xml:space="preserve">-agent trap enable </w:t>
            </w:r>
            <w:proofErr w:type="spellStart"/>
            <w:r w:rsidRPr="00E96950">
              <w:rPr>
                <w:b/>
              </w:rPr>
              <w:t>isis</w:t>
            </w:r>
            <w:proofErr w:type="spellEnd"/>
            <w:r w:rsidRPr="00E96950">
              <w:rPr>
                <w:b/>
              </w:rPr>
              <w:t xml:space="preserve"> rejected-adjacency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548"/>
        <w:gridCol w:w="2687"/>
        <w:gridCol w:w="2733"/>
      </w:tblGrid>
      <w:tr w:rsidR="006F5AAA" w:rsidRPr="00E96950" w:rsidTr="0056721B">
        <w:trPr>
          <w:cnfStyle w:val="100000000000"/>
          <w:cantSplit/>
          <w:tblHeader/>
        </w:trPr>
        <w:tc>
          <w:tcPr>
            <w:tcW w:w="35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</w:t>
            </w:r>
            <w:proofErr w:type="spellEnd"/>
            <w:r w:rsidRPr="00E96950">
              <w:rPr>
                <w:lang w:eastAsia="en-US"/>
              </w:rPr>
              <w:t>）</w:t>
            </w:r>
          </w:p>
        </w:tc>
        <w:tc>
          <w:tcPr>
            <w:tcW w:w="26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类型</w:t>
            </w:r>
            <w:proofErr w:type="spellEnd"/>
          </w:p>
        </w:tc>
        <w:tc>
          <w:tcPr>
            <w:tcW w:w="27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proofErr w:type="spellStart"/>
            <w:r w:rsidRPr="00E96950">
              <w:rPr>
                <w:lang w:eastAsia="en-US"/>
              </w:rPr>
              <w:t>取值范围</w:t>
            </w:r>
            <w:proofErr w:type="spellEnd"/>
          </w:p>
        </w:tc>
      </w:tr>
      <w:tr w:rsidR="0056721B" w:rsidRPr="00E96950" w:rsidTr="0056721B">
        <w:trPr>
          <w:cantSplit/>
        </w:trPr>
        <w:tc>
          <w:tcPr>
            <w:tcW w:w="3548" w:type="dxa"/>
            <w:vAlign w:val="top"/>
          </w:tcPr>
          <w:p w:rsidR="0056721B" w:rsidRDefault="0056721B" w:rsidP="0024130F">
            <w:pPr>
              <w:pStyle w:val="TableText"/>
            </w:pPr>
            <w:r w:rsidRPr="00902DC0">
              <w:rPr>
                <w:lang w:eastAsia="en-US"/>
              </w:rPr>
              <w:t>1.3.6.1.2.1.191.1.1.1</w:t>
            </w:r>
          </w:p>
          <w:p w:rsidR="0056721B" w:rsidRPr="00902DC0" w:rsidRDefault="0056721B" w:rsidP="0024130F">
            <w:pPr>
              <w:pStyle w:val="TableText"/>
              <w:rPr>
                <w:lang w:eastAsia="en-US"/>
              </w:rPr>
            </w:pPr>
            <w:r w:rsidRPr="00902DC0">
              <w:rPr>
                <w:lang w:eastAsia="en-US"/>
              </w:rPr>
              <w:t>(ospfv3RouterId)</w:t>
            </w:r>
          </w:p>
        </w:tc>
        <w:tc>
          <w:tcPr>
            <w:tcW w:w="2687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BD763A">
              <w:t>Ospfv3RouterIdTC</w:t>
            </w:r>
          </w:p>
        </w:tc>
        <w:tc>
          <w:tcPr>
            <w:tcW w:w="2733" w:type="dxa"/>
          </w:tcPr>
          <w:p w:rsidR="0056721B" w:rsidRPr="00E96950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</w:t>
            </w:r>
            <w:proofErr w:type="gramStart"/>
            <w:r w:rsidRPr="0056721B">
              <w:rPr>
                <w:lang w:eastAsia="en-US"/>
              </w:rPr>
              <w:t>..'</w:t>
            </w:r>
            <w:proofErr w:type="spellStart"/>
            <w:proofErr w:type="gramEnd"/>
            <w:r w:rsidRPr="0056721B">
              <w:rPr>
                <w:lang w:eastAsia="en-US"/>
              </w:rPr>
              <w:t>FFFFFFFF'h</w:t>
            </w:r>
            <w:proofErr w:type="spellEnd"/>
            <w:r w:rsidRPr="0056721B">
              <w:rPr>
                <w:lang w:eastAsia="en-US"/>
              </w:rPr>
              <w:t>)</w:t>
            </w:r>
          </w:p>
        </w:tc>
      </w:tr>
      <w:tr w:rsidR="0024130F" w:rsidRPr="00E96950" w:rsidTr="0056721B">
        <w:trPr>
          <w:cantSplit/>
        </w:trPr>
        <w:tc>
          <w:tcPr>
            <w:tcW w:w="3548" w:type="dxa"/>
            <w:vAlign w:val="top"/>
          </w:tcPr>
          <w:p w:rsidR="0024130F" w:rsidRDefault="0024130F" w:rsidP="0024130F">
            <w:pPr>
              <w:pStyle w:val="TableText"/>
            </w:pPr>
            <w:r w:rsidRPr="00902DC0">
              <w:rPr>
                <w:lang w:eastAsia="en-US"/>
              </w:rPr>
              <w:t>1.3.6.1.2.1.191.1.11.1.13</w:t>
            </w:r>
          </w:p>
          <w:p w:rsidR="0024130F" w:rsidRPr="00902DC0" w:rsidRDefault="0024130F" w:rsidP="0024130F">
            <w:pPr>
              <w:pStyle w:val="TableText"/>
              <w:rPr>
                <w:lang w:eastAsia="en-US"/>
              </w:rPr>
            </w:pPr>
            <w:r w:rsidRPr="00902DC0">
              <w:rPr>
                <w:lang w:eastAsia="en-US"/>
              </w:rPr>
              <w:t>(ospfv3VirtNbrRestartHelperStatus)</w:t>
            </w:r>
          </w:p>
        </w:tc>
        <w:tc>
          <w:tcPr>
            <w:tcW w:w="2687" w:type="dxa"/>
            <w:vAlign w:val="top"/>
          </w:tcPr>
          <w:p w:rsidR="0024130F" w:rsidRPr="00AB7717" w:rsidRDefault="0024130F" w:rsidP="0024130F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2733" w:type="dxa"/>
            <w:vAlign w:val="top"/>
          </w:tcPr>
          <w:p w:rsidR="0024130F" w:rsidRPr="00E710F9" w:rsidRDefault="0056721B" w:rsidP="0024130F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notHelping</w:t>
            </w:r>
            <w:proofErr w:type="spellEnd"/>
            <w:r>
              <w:rPr>
                <w:lang w:eastAsia="en-US"/>
              </w:rPr>
              <w:t>(1)</w:t>
            </w:r>
          </w:p>
          <w:p w:rsidR="0024130F" w:rsidRPr="00AB7717" w:rsidRDefault="0024130F" w:rsidP="0024130F">
            <w:pPr>
              <w:pStyle w:val="TableText"/>
              <w:rPr>
                <w:lang w:eastAsia="en-US"/>
              </w:rPr>
            </w:pPr>
            <w:r w:rsidRPr="00E710F9">
              <w:rPr>
                <w:lang w:eastAsia="en-US"/>
              </w:rPr>
              <w:t>helping(2)</w:t>
            </w:r>
          </w:p>
        </w:tc>
      </w:tr>
      <w:tr w:rsidR="0056721B" w:rsidRPr="00E96950" w:rsidTr="0056721B">
        <w:trPr>
          <w:cantSplit/>
        </w:trPr>
        <w:tc>
          <w:tcPr>
            <w:tcW w:w="3548" w:type="dxa"/>
            <w:vAlign w:val="top"/>
          </w:tcPr>
          <w:p w:rsidR="0056721B" w:rsidRDefault="0056721B" w:rsidP="0024130F">
            <w:pPr>
              <w:pStyle w:val="TableText"/>
            </w:pPr>
            <w:r w:rsidRPr="00902DC0">
              <w:rPr>
                <w:lang w:eastAsia="en-US"/>
              </w:rPr>
              <w:t>1.3.6.1.2.1.191.1.11.1.14</w:t>
            </w:r>
          </w:p>
          <w:p w:rsidR="0056721B" w:rsidRPr="00902DC0" w:rsidRDefault="0056721B" w:rsidP="0024130F">
            <w:pPr>
              <w:pStyle w:val="TableText"/>
              <w:rPr>
                <w:lang w:eastAsia="en-US"/>
              </w:rPr>
            </w:pPr>
            <w:r w:rsidRPr="00902DC0">
              <w:rPr>
                <w:lang w:eastAsia="en-US"/>
              </w:rPr>
              <w:t>(ospfv3VirtNbrRestartHelperAge)</w:t>
            </w:r>
          </w:p>
        </w:tc>
        <w:tc>
          <w:tcPr>
            <w:tcW w:w="2687" w:type="dxa"/>
            <w:vAlign w:val="top"/>
          </w:tcPr>
          <w:p w:rsidR="0056721B" w:rsidRPr="00AB7717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Ospfv3UpToRefreshIntervalTC</w:t>
            </w:r>
          </w:p>
        </w:tc>
        <w:tc>
          <w:tcPr>
            <w:tcW w:w="2733" w:type="dxa"/>
            <w:vAlign w:val="top"/>
          </w:tcPr>
          <w:p w:rsidR="0056721B" w:rsidRPr="00AB7717" w:rsidRDefault="0056721B" w:rsidP="00353B9B">
            <w:pPr>
              <w:pStyle w:val="TableText"/>
              <w:rPr>
                <w:lang w:eastAsia="en-US"/>
              </w:rPr>
            </w:pPr>
            <w:r w:rsidRPr="0056721B">
              <w:rPr>
                <w:lang w:eastAsia="en-US"/>
              </w:rPr>
              <w:t>Unsigned32 (1..1800)</w:t>
            </w:r>
          </w:p>
        </w:tc>
      </w:tr>
      <w:tr w:rsidR="0024130F" w:rsidRPr="00E96950" w:rsidTr="0056721B">
        <w:trPr>
          <w:cantSplit/>
        </w:trPr>
        <w:tc>
          <w:tcPr>
            <w:tcW w:w="3548" w:type="dxa"/>
            <w:vAlign w:val="top"/>
          </w:tcPr>
          <w:p w:rsidR="0024130F" w:rsidRDefault="0024130F" w:rsidP="0024130F">
            <w:pPr>
              <w:pStyle w:val="TableText"/>
            </w:pPr>
            <w:r w:rsidRPr="00902DC0">
              <w:rPr>
                <w:lang w:eastAsia="en-US"/>
              </w:rPr>
              <w:t>1.3.6.1.2.1.191.1.11.1.15</w:t>
            </w:r>
          </w:p>
          <w:p w:rsidR="0024130F" w:rsidRDefault="0024130F" w:rsidP="0024130F">
            <w:pPr>
              <w:pStyle w:val="TableText"/>
              <w:rPr>
                <w:lang w:eastAsia="en-US"/>
              </w:rPr>
            </w:pPr>
            <w:r w:rsidRPr="00902DC0">
              <w:rPr>
                <w:lang w:eastAsia="en-US"/>
              </w:rPr>
              <w:t>(ospfv3VirtNbrRestartHelperExitReason)</w:t>
            </w:r>
          </w:p>
        </w:tc>
        <w:tc>
          <w:tcPr>
            <w:tcW w:w="2687" w:type="dxa"/>
            <w:vAlign w:val="top"/>
          </w:tcPr>
          <w:p w:rsidR="0024130F" w:rsidRPr="00AB7717" w:rsidRDefault="0024130F" w:rsidP="0024130F">
            <w:pPr>
              <w:pStyle w:val="TableText"/>
              <w:rPr>
                <w:lang w:eastAsia="en-US"/>
              </w:rPr>
            </w:pPr>
            <w:r w:rsidRPr="003C4E69">
              <w:rPr>
                <w:lang w:eastAsia="en-US"/>
              </w:rPr>
              <w:t>INTEGER</w:t>
            </w:r>
          </w:p>
        </w:tc>
        <w:tc>
          <w:tcPr>
            <w:tcW w:w="2733" w:type="dxa"/>
            <w:vAlign w:val="top"/>
          </w:tcPr>
          <w:p w:rsidR="0024130F" w:rsidRPr="00E710F9" w:rsidRDefault="0056721B" w:rsidP="0024130F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none(1)</w:t>
            </w:r>
          </w:p>
          <w:p w:rsidR="0024130F" w:rsidRPr="00E710F9" w:rsidRDefault="0056721B" w:rsidP="0024130F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inProgress</w:t>
            </w:r>
            <w:proofErr w:type="spellEnd"/>
            <w:r>
              <w:rPr>
                <w:lang w:eastAsia="en-US"/>
              </w:rPr>
              <w:t>(2)</w:t>
            </w:r>
          </w:p>
          <w:p w:rsidR="0024130F" w:rsidRPr="00E710F9" w:rsidRDefault="0056721B" w:rsidP="0024130F">
            <w:pPr>
              <w:pStyle w:val="TableText"/>
              <w:rPr>
                <w:rFonts w:hint="eastAsia"/>
              </w:rPr>
            </w:pPr>
            <w:r>
              <w:rPr>
                <w:lang w:eastAsia="en-US"/>
              </w:rPr>
              <w:t>completed(3)</w:t>
            </w:r>
          </w:p>
          <w:p w:rsidR="0024130F" w:rsidRPr="00E710F9" w:rsidRDefault="0056721B" w:rsidP="0024130F">
            <w:pPr>
              <w:pStyle w:val="TableText"/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timedOut</w:t>
            </w:r>
            <w:proofErr w:type="spellEnd"/>
            <w:r>
              <w:rPr>
                <w:lang w:eastAsia="en-US"/>
              </w:rPr>
              <w:t>(4)</w:t>
            </w:r>
          </w:p>
          <w:p w:rsidR="0024130F" w:rsidRPr="00AB7717" w:rsidRDefault="0024130F" w:rsidP="0024130F">
            <w:pPr>
              <w:pStyle w:val="TableText"/>
              <w:rPr>
                <w:lang w:eastAsia="en-US"/>
              </w:rPr>
            </w:pPr>
            <w:proofErr w:type="spellStart"/>
            <w:r w:rsidRPr="00E710F9">
              <w:rPr>
                <w:lang w:eastAsia="en-US"/>
              </w:rPr>
              <w:t>topologyChanged</w:t>
            </w:r>
            <w:proofErr w:type="spellEnd"/>
            <w:r w:rsidRPr="00E710F9">
              <w:rPr>
                <w:lang w:eastAsia="en-US"/>
              </w:rPr>
              <w:t>(5)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CC3A1E" w:rsidRPr="00E96950" w:rsidRDefault="00411D98" w:rsidP="00411D98">
      <w:r w:rsidRPr="00E96950">
        <w:rPr>
          <w:rFonts w:hint="eastAsia"/>
        </w:rPr>
        <w:t>无需处理。</w:t>
      </w:r>
    </w:p>
    <w:sectPr w:rsidR="00CC3A1E" w:rsidRPr="00E96950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F98" w:rsidRDefault="00BB0F98">
      <w:r>
        <w:separator/>
      </w:r>
    </w:p>
  </w:endnote>
  <w:endnote w:type="continuationSeparator" w:id="0">
    <w:p w:rsidR="00BB0F98" w:rsidRDefault="00BB0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altName w:val="Arial"/>
    <w:charset w:val="00"/>
    <w:family w:val="swiss"/>
    <w:pitch w:val="variable"/>
    <w:sig w:usb0="00000001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2B753E" w:rsidRPr="00020766" w:rsidRDefault="009C44DF" w:rsidP="00020766">
        <w:pPr>
          <w:pStyle w:val="a5"/>
        </w:pPr>
        <w:r w:rsidRPr="009C44DF">
          <w:fldChar w:fldCharType="begin"/>
        </w:r>
        <w:r w:rsidR="002B753E">
          <w:instrText>PAGE   \* MERGEFORMAT</w:instrText>
        </w:r>
        <w:r w:rsidRPr="009C44DF">
          <w:fldChar w:fldCharType="separate"/>
        </w:r>
        <w:r w:rsidR="0056721B" w:rsidRPr="0056721B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F98" w:rsidRDefault="00BB0F98">
      <w:r>
        <w:separator/>
      </w:r>
    </w:p>
  </w:footnote>
  <w:footnote w:type="continuationSeparator" w:id="0">
    <w:p w:rsidR="00BB0F98" w:rsidRDefault="00BB0F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3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4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5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701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33B4"/>
    <w:rsid w:val="00005084"/>
    <w:rsid w:val="000050E8"/>
    <w:rsid w:val="00006F05"/>
    <w:rsid w:val="00010779"/>
    <w:rsid w:val="00012FDA"/>
    <w:rsid w:val="00013E2B"/>
    <w:rsid w:val="00016337"/>
    <w:rsid w:val="000169A3"/>
    <w:rsid w:val="00020157"/>
    <w:rsid w:val="00020766"/>
    <w:rsid w:val="00024D08"/>
    <w:rsid w:val="000269C5"/>
    <w:rsid w:val="000273A9"/>
    <w:rsid w:val="00031B0C"/>
    <w:rsid w:val="0003248E"/>
    <w:rsid w:val="00033C8F"/>
    <w:rsid w:val="000412EA"/>
    <w:rsid w:val="00041F55"/>
    <w:rsid w:val="00045F70"/>
    <w:rsid w:val="000461C8"/>
    <w:rsid w:val="00047D37"/>
    <w:rsid w:val="00052279"/>
    <w:rsid w:val="00052483"/>
    <w:rsid w:val="0005250E"/>
    <w:rsid w:val="00061BDE"/>
    <w:rsid w:val="000620C2"/>
    <w:rsid w:val="00067581"/>
    <w:rsid w:val="00067641"/>
    <w:rsid w:val="0007007E"/>
    <w:rsid w:val="00070516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4835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335C"/>
    <w:rsid w:val="00104918"/>
    <w:rsid w:val="00105161"/>
    <w:rsid w:val="00107F92"/>
    <w:rsid w:val="00114DE8"/>
    <w:rsid w:val="001157FF"/>
    <w:rsid w:val="00116D1F"/>
    <w:rsid w:val="0011737F"/>
    <w:rsid w:val="0012499B"/>
    <w:rsid w:val="00126D77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2CD"/>
    <w:rsid w:val="001535BF"/>
    <w:rsid w:val="00155323"/>
    <w:rsid w:val="001639EC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87251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6EF7"/>
    <w:rsid w:val="001B75F7"/>
    <w:rsid w:val="001C00FE"/>
    <w:rsid w:val="001C12F3"/>
    <w:rsid w:val="001C1670"/>
    <w:rsid w:val="001C1CFD"/>
    <w:rsid w:val="001C5C8B"/>
    <w:rsid w:val="001C62E6"/>
    <w:rsid w:val="001C66D9"/>
    <w:rsid w:val="001C6D56"/>
    <w:rsid w:val="001C7C66"/>
    <w:rsid w:val="001D1259"/>
    <w:rsid w:val="001D2135"/>
    <w:rsid w:val="001D2EBC"/>
    <w:rsid w:val="001D311C"/>
    <w:rsid w:val="001D3E16"/>
    <w:rsid w:val="001D3E60"/>
    <w:rsid w:val="001D47BD"/>
    <w:rsid w:val="001D51EC"/>
    <w:rsid w:val="001D5527"/>
    <w:rsid w:val="001D5BD0"/>
    <w:rsid w:val="001D776D"/>
    <w:rsid w:val="001E1371"/>
    <w:rsid w:val="001E2AF7"/>
    <w:rsid w:val="001E2CD7"/>
    <w:rsid w:val="001E3BFF"/>
    <w:rsid w:val="001E74B9"/>
    <w:rsid w:val="001F35A4"/>
    <w:rsid w:val="001F4349"/>
    <w:rsid w:val="001F4391"/>
    <w:rsid w:val="001F64B8"/>
    <w:rsid w:val="001F6BFA"/>
    <w:rsid w:val="001F6E52"/>
    <w:rsid w:val="00203329"/>
    <w:rsid w:val="00203CCD"/>
    <w:rsid w:val="0020482E"/>
    <w:rsid w:val="002069FE"/>
    <w:rsid w:val="00211A57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130F"/>
    <w:rsid w:val="00242C4C"/>
    <w:rsid w:val="00245BAC"/>
    <w:rsid w:val="00246570"/>
    <w:rsid w:val="002525C9"/>
    <w:rsid w:val="00255EEA"/>
    <w:rsid w:val="00256F36"/>
    <w:rsid w:val="00257C21"/>
    <w:rsid w:val="00261152"/>
    <w:rsid w:val="00262FFE"/>
    <w:rsid w:val="002635DC"/>
    <w:rsid w:val="00263848"/>
    <w:rsid w:val="002650E2"/>
    <w:rsid w:val="00270631"/>
    <w:rsid w:val="00270A1A"/>
    <w:rsid w:val="00272029"/>
    <w:rsid w:val="002727BD"/>
    <w:rsid w:val="00272ABA"/>
    <w:rsid w:val="00273E8C"/>
    <w:rsid w:val="002764F3"/>
    <w:rsid w:val="00276D60"/>
    <w:rsid w:val="0028438C"/>
    <w:rsid w:val="00285BCB"/>
    <w:rsid w:val="00286028"/>
    <w:rsid w:val="00286C55"/>
    <w:rsid w:val="00294B58"/>
    <w:rsid w:val="00294D75"/>
    <w:rsid w:val="00294F92"/>
    <w:rsid w:val="002A2A08"/>
    <w:rsid w:val="002A451A"/>
    <w:rsid w:val="002A4D7B"/>
    <w:rsid w:val="002A7FE9"/>
    <w:rsid w:val="002B6C6F"/>
    <w:rsid w:val="002B7029"/>
    <w:rsid w:val="002B753E"/>
    <w:rsid w:val="002C02BB"/>
    <w:rsid w:val="002C213D"/>
    <w:rsid w:val="002C2CE2"/>
    <w:rsid w:val="002C471A"/>
    <w:rsid w:val="002C5B17"/>
    <w:rsid w:val="002C6111"/>
    <w:rsid w:val="002C6199"/>
    <w:rsid w:val="002D1AF4"/>
    <w:rsid w:val="002D4EE1"/>
    <w:rsid w:val="002D50EC"/>
    <w:rsid w:val="002D68B2"/>
    <w:rsid w:val="002D6BD3"/>
    <w:rsid w:val="002D73E6"/>
    <w:rsid w:val="002D79F0"/>
    <w:rsid w:val="002E1810"/>
    <w:rsid w:val="002E378C"/>
    <w:rsid w:val="002E4239"/>
    <w:rsid w:val="002E741A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17F0F"/>
    <w:rsid w:val="00322583"/>
    <w:rsid w:val="003237CA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5605A"/>
    <w:rsid w:val="00356BBA"/>
    <w:rsid w:val="00357DD6"/>
    <w:rsid w:val="00361CB1"/>
    <w:rsid w:val="00364EE7"/>
    <w:rsid w:val="00367E4F"/>
    <w:rsid w:val="00371495"/>
    <w:rsid w:val="003722E6"/>
    <w:rsid w:val="00375210"/>
    <w:rsid w:val="00376777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1DC7"/>
    <w:rsid w:val="003A4CE6"/>
    <w:rsid w:val="003B0F07"/>
    <w:rsid w:val="003B14A9"/>
    <w:rsid w:val="003B14AD"/>
    <w:rsid w:val="003C2D91"/>
    <w:rsid w:val="003C3021"/>
    <w:rsid w:val="003C41BD"/>
    <w:rsid w:val="003C6262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2F5"/>
    <w:rsid w:val="003E5502"/>
    <w:rsid w:val="003E57EC"/>
    <w:rsid w:val="003F207F"/>
    <w:rsid w:val="003F3DF5"/>
    <w:rsid w:val="003F6B6E"/>
    <w:rsid w:val="00400B03"/>
    <w:rsid w:val="00402233"/>
    <w:rsid w:val="0040288D"/>
    <w:rsid w:val="00403B5E"/>
    <w:rsid w:val="004058F1"/>
    <w:rsid w:val="00406AB4"/>
    <w:rsid w:val="00406D7E"/>
    <w:rsid w:val="004071D0"/>
    <w:rsid w:val="00411D98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0D9"/>
    <w:rsid w:val="00463880"/>
    <w:rsid w:val="004659F6"/>
    <w:rsid w:val="00473082"/>
    <w:rsid w:val="00475ECC"/>
    <w:rsid w:val="00476D48"/>
    <w:rsid w:val="0048207E"/>
    <w:rsid w:val="00482AF2"/>
    <w:rsid w:val="00483FBE"/>
    <w:rsid w:val="00487674"/>
    <w:rsid w:val="00487C4F"/>
    <w:rsid w:val="00490C2B"/>
    <w:rsid w:val="0049295D"/>
    <w:rsid w:val="0049671E"/>
    <w:rsid w:val="004A3514"/>
    <w:rsid w:val="004A5203"/>
    <w:rsid w:val="004B05BB"/>
    <w:rsid w:val="004B116E"/>
    <w:rsid w:val="004B3B89"/>
    <w:rsid w:val="004B611B"/>
    <w:rsid w:val="004B6172"/>
    <w:rsid w:val="004B68FA"/>
    <w:rsid w:val="004B7AD2"/>
    <w:rsid w:val="004C0347"/>
    <w:rsid w:val="004C0507"/>
    <w:rsid w:val="004C2C75"/>
    <w:rsid w:val="004C3C41"/>
    <w:rsid w:val="004C4ABA"/>
    <w:rsid w:val="004C5556"/>
    <w:rsid w:val="004C6779"/>
    <w:rsid w:val="004C6F56"/>
    <w:rsid w:val="004D01A9"/>
    <w:rsid w:val="004D2B19"/>
    <w:rsid w:val="004D2C76"/>
    <w:rsid w:val="004D3155"/>
    <w:rsid w:val="004D39AE"/>
    <w:rsid w:val="004D49C6"/>
    <w:rsid w:val="004D4BDD"/>
    <w:rsid w:val="004D53D3"/>
    <w:rsid w:val="004D6C3E"/>
    <w:rsid w:val="004D6F0B"/>
    <w:rsid w:val="004E21A1"/>
    <w:rsid w:val="004E301D"/>
    <w:rsid w:val="004E319E"/>
    <w:rsid w:val="004E5052"/>
    <w:rsid w:val="004E5376"/>
    <w:rsid w:val="004E5B86"/>
    <w:rsid w:val="004E6716"/>
    <w:rsid w:val="004F1F29"/>
    <w:rsid w:val="004F26ED"/>
    <w:rsid w:val="004F2A5E"/>
    <w:rsid w:val="004F43FF"/>
    <w:rsid w:val="004F57B1"/>
    <w:rsid w:val="004F5DBD"/>
    <w:rsid w:val="004F648B"/>
    <w:rsid w:val="00502226"/>
    <w:rsid w:val="00504229"/>
    <w:rsid w:val="005046B6"/>
    <w:rsid w:val="00505022"/>
    <w:rsid w:val="005052F1"/>
    <w:rsid w:val="005054F2"/>
    <w:rsid w:val="005108FF"/>
    <w:rsid w:val="005144EF"/>
    <w:rsid w:val="00520E52"/>
    <w:rsid w:val="00526688"/>
    <w:rsid w:val="005314E6"/>
    <w:rsid w:val="00531884"/>
    <w:rsid w:val="0053247F"/>
    <w:rsid w:val="005368AA"/>
    <w:rsid w:val="0054341C"/>
    <w:rsid w:val="0054369B"/>
    <w:rsid w:val="00544D67"/>
    <w:rsid w:val="005461DE"/>
    <w:rsid w:val="005476E6"/>
    <w:rsid w:val="00551E73"/>
    <w:rsid w:val="00552EDD"/>
    <w:rsid w:val="00553677"/>
    <w:rsid w:val="00555D13"/>
    <w:rsid w:val="00561445"/>
    <w:rsid w:val="00562828"/>
    <w:rsid w:val="00562F13"/>
    <w:rsid w:val="005655C0"/>
    <w:rsid w:val="005669E6"/>
    <w:rsid w:val="0056721B"/>
    <w:rsid w:val="005675D7"/>
    <w:rsid w:val="00567EBB"/>
    <w:rsid w:val="00570147"/>
    <w:rsid w:val="00570FFD"/>
    <w:rsid w:val="00574356"/>
    <w:rsid w:val="005778AC"/>
    <w:rsid w:val="00581678"/>
    <w:rsid w:val="0059748F"/>
    <w:rsid w:val="0059794D"/>
    <w:rsid w:val="005A09A6"/>
    <w:rsid w:val="005A0ED7"/>
    <w:rsid w:val="005A0F8A"/>
    <w:rsid w:val="005A1F18"/>
    <w:rsid w:val="005A2730"/>
    <w:rsid w:val="005A4B05"/>
    <w:rsid w:val="005A6733"/>
    <w:rsid w:val="005B06AB"/>
    <w:rsid w:val="005B1E9F"/>
    <w:rsid w:val="005B23D7"/>
    <w:rsid w:val="005B5F26"/>
    <w:rsid w:val="005C08C7"/>
    <w:rsid w:val="005C4377"/>
    <w:rsid w:val="005C578E"/>
    <w:rsid w:val="005C6100"/>
    <w:rsid w:val="005C6B12"/>
    <w:rsid w:val="005D0F03"/>
    <w:rsid w:val="005D204D"/>
    <w:rsid w:val="005D27DD"/>
    <w:rsid w:val="005D713C"/>
    <w:rsid w:val="005D7D71"/>
    <w:rsid w:val="005E0461"/>
    <w:rsid w:val="005E650D"/>
    <w:rsid w:val="005F6053"/>
    <w:rsid w:val="005F6195"/>
    <w:rsid w:val="005F62B3"/>
    <w:rsid w:val="005F6F23"/>
    <w:rsid w:val="006003A0"/>
    <w:rsid w:val="006011A5"/>
    <w:rsid w:val="00602F62"/>
    <w:rsid w:val="00603DE6"/>
    <w:rsid w:val="006043F1"/>
    <w:rsid w:val="006064F4"/>
    <w:rsid w:val="006073FE"/>
    <w:rsid w:val="00610C2F"/>
    <w:rsid w:val="00613E90"/>
    <w:rsid w:val="0061567F"/>
    <w:rsid w:val="006171B5"/>
    <w:rsid w:val="00622C01"/>
    <w:rsid w:val="00622C10"/>
    <w:rsid w:val="00624EAE"/>
    <w:rsid w:val="00625C98"/>
    <w:rsid w:val="00625CFB"/>
    <w:rsid w:val="0062645B"/>
    <w:rsid w:val="006300F3"/>
    <w:rsid w:val="0064048A"/>
    <w:rsid w:val="00642E86"/>
    <w:rsid w:val="006448C8"/>
    <w:rsid w:val="00645E2B"/>
    <w:rsid w:val="00647713"/>
    <w:rsid w:val="0065114F"/>
    <w:rsid w:val="00652484"/>
    <w:rsid w:val="006528F7"/>
    <w:rsid w:val="006534AB"/>
    <w:rsid w:val="006559B9"/>
    <w:rsid w:val="006576EC"/>
    <w:rsid w:val="00666C4D"/>
    <w:rsid w:val="00666DEB"/>
    <w:rsid w:val="00672FCE"/>
    <w:rsid w:val="00675003"/>
    <w:rsid w:val="00675066"/>
    <w:rsid w:val="006754AE"/>
    <w:rsid w:val="00676C3F"/>
    <w:rsid w:val="00677554"/>
    <w:rsid w:val="00686D2D"/>
    <w:rsid w:val="006870B6"/>
    <w:rsid w:val="00690EA9"/>
    <w:rsid w:val="00691314"/>
    <w:rsid w:val="00691E20"/>
    <w:rsid w:val="00693B95"/>
    <w:rsid w:val="00693C1D"/>
    <w:rsid w:val="006977A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40AD"/>
    <w:rsid w:val="006B6B6B"/>
    <w:rsid w:val="006B7FC9"/>
    <w:rsid w:val="006C4460"/>
    <w:rsid w:val="006D2B8F"/>
    <w:rsid w:val="006D5E3B"/>
    <w:rsid w:val="006D5EA7"/>
    <w:rsid w:val="006E028D"/>
    <w:rsid w:val="006E3196"/>
    <w:rsid w:val="006E3FAC"/>
    <w:rsid w:val="006E5375"/>
    <w:rsid w:val="006E5E61"/>
    <w:rsid w:val="006F0ABD"/>
    <w:rsid w:val="006F1166"/>
    <w:rsid w:val="006F4F49"/>
    <w:rsid w:val="006F5609"/>
    <w:rsid w:val="006F5AAA"/>
    <w:rsid w:val="006F744C"/>
    <w:rsid w:val="00704362"/>
    <w:rsid w:val="00705E1D"/>
    <w:rsid w:val="0070636F"/>
    <w:rsid w:val="00706512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39EC"/>
    <w:rsid w:val="007342A0"/>
    <w:rsid w:val="007357D1"/>
    <w:rsid w:val="00741835"/>
    <w:rsid w:val="00744F0D"/>
    <w:rsid w:val="00745E0D"/>
    <w:rsid w:val="00747CD4"/>
    <w:rsid w:val="00747D4D"/>
    <w:rsid w:val="007522A0"/>
    <w:rsid w:val="00753096"/>
    <w:rsid w:val="0075322C"/>
    <w:rsid w:val="0075414E"/>
    <w:rsid w:val="00760E7D"/>
    <w:rsid w:val="007657BD"/>
    <w:rsid w:val="00765984"/>
    <w:rsid w:val="0077351D"/>
    <w:rsid w:val="00773D46"/>
    <w:rsid w:val="00774E54"/>
    <w:rsid w:val="00777BF2"/>
    <w:rsid w:val="007808DF"/>
    <w:rsid w:val="007844B0"/>
    <w:rsid w:val="007847B0"/>
    <w:rsid w:val="00784FE4"/>
    <w:rsid w:val="007850F0"/>
    <w:rsid w:val="0078633A"/>
    <w:rsid w:val="00786659"/>
    <w:rsid w:val="00793DEE"/>
    <w:rsid w:val="00795514"/>
    <w:rsid w:val="00796B8F"/>
    <w:rsid w:val="00796DF0"/>
    <w:rsid w:val="007A095C"/>
    <w:rsid w:val="007A2D2E"/>
    <w:rsid w:val="007A2F79"/>
    <w:rsid w:val="007A61E5"/>
    <w:rsid w:val="007A697C"/>
    <w:rsid w:val="007B1D4C"/>
    <w:rsid w:val="007B5F71"/>
    <w:rsid w:val="007C0780"/>
    <w:rsid w:val="007C1522"/>
    <w:rsid w:val="007C271C"/>
    <w:rsid w:val="007C38B3"/>
    <w:rsid w:val="007C4463"/>
    <w:rsid w:val="007C4E5B"/>
    <w:rsid w:val="007D03D8"/>
    <w:rsid w:val="007D1B50"/>
    <w:rsid w:val="007D48FC"/>
    <w:rsid w:val="007D55A9"/>
    <w:rsid w:val="007D6481"/>
    <w:rsid w:val="007D6605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118D"/>
    <w:rsid w:val="008072C9"/>
    <w:rsid w:val="00807A63"/>
    <w:rsid w:val="00807A8D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16D8"/>
    <w:rsid w:val="008339A6"/>
    <w:rsid w:val="00835486"/>
    <w:rsid w:val="008364EF"/>
    <w:rsid w:val="0085291D"/>
    <w:rsid w:val="0085399F"/>
    <w:rsid w:val="00853CB2"/>
    <w:rsid w:val="00854B32"/>
    <w:rsid w:val="00855580"/>
    <w:rsid w:val="0087187C"/>
    <w:rsid w:val="0087204F"/>
    <w:rsid w:val="008735CF"/>
    <w:rsid w:val="0087376F"/>
    <w:rsid w:val="008765A6"/>
    <w:rsid w:val="008778F4"/>
    <w:rsid w:val="008815EF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188"/>
    <w:rsid w:val="008B27EC"/>
    <w:rsid w:val="008B313F"/>
    <w:rsid w:val="008B3535"/>
    <w:rsid w:val="008B38C1"/>
    <w:rsid w:val="008B509C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4621"/>
    <w:rsid w:val="0090511C"/>
    <w:rsid w:val="009056AE"/>
    <w:rsid w:val="00910E4E"/>
    <w:rsid w:val="0091110B"/>
    <w:rsid w:val="00911C67"/>
    <w:rsid w:val="009149CA"/>
    <w:rsid w:val="009154A6"/>
    <w:rsid w:val="009170DD"/>
    <w:rsid w:val="00923C65"/>
    <w:rsid w:val="00924D9D"/>
    <w:rsid w:val="00926BD1"/>
    <w:rsid w:val="009323EE"/>
    <w:rsid w:val="009325BF"/>
    <w:rsid w:val="00934141"/>
    <w:rsid w:val="009354A2"/>
    <w:rsid w:val="00937441"/>
    <w:rsid w:val="00937719"/>
    <w:rsid w:val="00944C3F"/>
    <w:rsid w:val="00945982"/>
    <w:rsid w:val="009474FE"/>
    <w:rsid w:val="00952F60"/>
    <w:rsid w:val="00953793"/>
    <w:rsid w:val="00954ACA"/>
    <w:rsid w:val="009552C7"/>
    <w:rsid w:val="009565FE"/>
    <w:rsid w:val="00957727"/>
    <w:rsid w:val="00961202"/>
    <w:rsid w:val="00964BC7"/>
    <w:rsid w:val="00966C74"/>
    <w:rsid w:val="00966E02"/>
    <w:rsid w:val="00967062"/>
    <w:rsid w:val="009713E8"/>
    <w:rsid w:val="00972AEC"/>
    <w:rsid w:val="00973BC0"/>
    <w:rsid w:val="009778D5"/>
    <w:rsid w:val="00980625"/>
    <w:rsid w:val="00980707"/>
    <w:rsid w:val="009825F8"/>
    <w:rsid w:val="00983A0B"/>
    <w:rsid w:val="009842D0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A7E0B"/>
    <w:rsid w:val="009B0463"/>
    <w:rsid w:val="009B0A52"/>
    <w:rsid w:val="009B0E91"/>
    <w:rsid w:val="009B1264"/>
    <w:rsid w:val="009B1A6E"/>
    <w:rsid w:val="009B27C2"/>
    <w:rsid w:val="009B3E3B"/>
    <w:rsid w:val="009B59F8"/>
    <w:rsid w:val="009C05ED"/>
    <w:rsid w:val="009C44DF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5D6C"/>
    <w:rsid w:val="009E5D94"/>
    <w:rsid w:val="009E7BB3"/>
    <w:rsid w:val="009F1266"/>
    <w:rsid w:val="009F7AD5"/>
    <w:rsid w:val="00A00A2C"/>
    <w:rsid w:val="00A06CA7"/>
    <w:rsid w:val="00A14BD0"/>
    <w:rsid w:val="00A22DF9"/>
    <w:rsid w:val="00A26058"/>
    <w:rsid w:val="00A3072F"/>
    <w:rsid w:val="00A328BA"/>
    <w:rsid w:val="00A35BFC"/>
    <w:rsid w:val="00A41B6E"/>
    <w:rsid w:val="00A41DBC"/>
    <w:rsid w:val="00A41F0B"/>
    <w:rsid w:val="00A42E31"/>
    <w:rsid w:val="00A4763F"/>
    <w:rsid w:val="00A51278"/>
    <w:rsid w:val="00A5397B"/>
    <w:rsid w:val="00A57502"/>
    <w:rsid w:val="00A57C79"/>
    <w:rsid w:val="00A6134F"/>
    <w:rsid w:val="00A61BDF"/>
    <w:rsid w:val="00A61D5E"/>
    <w:rsid w:val="00A6400F"/>
    <w:rsid w:val="00A64A4C"/>
    <w:rsid w:val="00A650B9"/>
    <w:rsid w:val="00A6512A"/>
    <w:rsid w:val="00A73629"/>
    <w:rsid w:val="00A74664"/>
    <w:rsid w:val="00A75839"/>
    <w:rsid w:val="00A81B78"/>
    <w:rsid w:val="00A83E1D"/>
    <w:rsid w:val="00A83F6D"/>
    <w:rsid w:val="00A84C05"/>
    <w:rsid w:val="00A85543"/>
    <w:rsid w:val="00A877C5"/>
    <w:rsid w:val="00A921AC"/>
    <w:rsid w:val="00A93473"/>
    <w:rsid w:val="00A93797"/>
    <w:rsid w:val="00AB047C"/>
    <w:rsid w:val="00AB0B49"/>
    <w:rsid w:val="00AB0C10"/>
    <w:rsid w:val="00AB47B3"/>
    <w:rsid w:val="00AB4A1D"/>
    <w:rsid w:val="00AB5A75"/>
    <w:rsid w:val="00AB752E"/>
    <w:rsid w:val="00AC10D1"/>
    <w:rsid w:val="00AC2FA5"/>
    <w:rsid w:val="00AC7F79"/>
    <w:rsid w:val="00AD216A"/>
    <w:rsid w:val="00AD2A69"/>
    <w:rsid w:val="00AD3E37"/>
    <w:rsid w:val="00AD5AE9"/>
    <w:rsid w:val="00AD660D"/>
    <w:rsid w:val="00AD6678"/>
    <w:rsid w:val="00AE1198"/>
    <w:rsid w:val="00AE1CD1"/>
    <w:rsid w:val="00AE29B2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288"/>
    <w:rsid w:val="00B15FB8"/>
    <w:rsid w:val="00B2208B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67EF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46A20"/>
    <w:rsid w:val="00B515FF"/>
    <w:rsid w:val="00B517BA"/>
    <w:rsid w:val="00B56CE9"/>
    <w:rsid w:val="00B56E67"/>
    <w:rsid w:val="00B57622"/>
    <w:rsid w:val="00B57C39"/>
    <w:rsid w:val="00B629F3"/>
    <w:rsid w:val="00B65EB4"/>
    <w:rsid w:val="00B67E8F"/>
    <w:rsid w:val="00B7060C"/>
    <w:rsid w:val="00B71E03"/>
    <w:rsid w:val="00B74519"/>
    <w:rsid w:val="00B74623"/>
    <w:rsid w:val="00B7659F"/>
    <w:rsid w:val="00B768BC"/>
    <w:rsid w:val="00B77828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4224"/>
    <w:rsid w:val="00BA5C2B"/>
    <w:rsid w:val="00BA5C66"/>
    <w:rsid w:val="00BA68F4"/>
    <w:rsid w:val="00BB02A4"/>
    <w:rsid w:val="00BB0F98"/>
    <w:rsid w:val="00BC1656"/>
    <w:rsid w:val="00BC4A6E"/>
    <w:rsid w:val="00BD2D2B"/>
    <w:rsid w:val="00BD5719"/>
    <w:rsid w:val="00BD5989"/>
    <w:rsid w:val="00BD71B9"/>
    <w:rsid w:val="00BD763A"/>
    <w:rsid w:val="00BE1147"/>
    <w:rsid w:val="00BE16BD"/>
    <w:rsid w:val="00BE187C"/>
    <w:rsid w:val="00BE1AA7"/>
    <w:rsid w:val="00BE22A4"/>
    <w:rsid w:val="00BE242D"/>
    <w:rsid w:val="00BE4638"/>
    <w:rsid w:val="00BE5AEF"/>
    <w:rsid w:val="00BF2BC2"/>
    <w:rsid w:val="00BF327E"/>
    <w:rsid w:val="00BF5D42"/>
    <w:rsid w:val="00C006A5"/>
    <w:rsid w:val="00C0198D"/>
    <w:rsid w:val="00C02FAC"/>
    <w:rsid w:val="00C03036"/>
    <w:rsid w:val="00C042C6"/>
    <w:rsid w:val="00C1084C"/>
    <w:rsid w:val="00C11FD7"/>
    <w:rsid w:val="00C138AA"/>
    <w:rsid w:val="00C145A3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25A3"/>
    <w:rsid w:val="00C66C80"/>
    <w:rsid w:val="00C71353"/>
    <w:rsid w:val="00C72D73"/>
    <w:rsid w:val="00C74C38"/>
    <w:rsid w:val="00C7602E"/>
    <w:rsid w:val="00C76372"/>
    <w:rsid w:val="00C773DE"/>
    <w:rsid w:val="00C806F0"/>
    <w:rsid w:val="00C808E6"/>
    <w:rsid w:val="00C81EE9"/>
    <w:rsid w:val="00C82C70"/>
    <w:rsid w:val="00C83B4D"/>
    <w:rsid w:val="00C8580F"/>
    <w:rsid w:val="00C85C34"/>
    <w:rsid w:val="00C8697B"/>
    <w:rsid w:val="00C9383C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38CF"/>
    <w:rsid w:val="00CC3A1E"/>
    <w:rsid w:val="00CC5B69"/>
    <w:rsid w:val="00CC7EAA"/>
    <w:rsid w:val="00CD123F"/>
    <w:rsid w:val="00CD2A1A"/>
    <w:rsid w:val="00CD5726"/>
    <w:rsid w:val="00CD642F"/>
    <w:rsid w:val="00CD69B6"/>
    <w:rsid w:val="00CD7562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4700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6F8"/>
    <w:rsid w:val="00D35B29"/>
    <w:rsid w:val="00D407EA"/>
    <w:rsid w:val="00D42748"/>
    <w:rsid w:val="00D42CFA"/>
    <w:rsid w:val="00D45A7D"/>
    <w:rsid w:val="00D45F2A"/>
    <w:rsid w:val="00D516EF"/>
    <w:rsid w:val="00D52C1A"/>
    <w:rsid w:val="00D557DB"/>
    <w:rsid w:val="00D55A5F"/>
    <w:rsid w:val="00D60A1C"/>
    <w:rsid w:val="00D62E93"/>
    <w:rsid w:val="00D64C91"/>
    <w:rsid w:val="00D66982"/>
    <w:rsid w:val="00D678D1"/>
    <w:rsid w:val="00D708D2"/>
    <w:rsid w:val="00D7237A"/>
    <w:rsid w:val="00D72630"/>
    <w:rsid w:val="00D770C1"/>
    <w:rsid w:val="00D7739E"/>
    <w:rsid w:val="00D80D7B"/>
    <w:rsid w:val="00D810C4"/>
    <w:rsid w:val="00D8597D"/>
    <w:rsid w:val="00D91375"/>
    <w:rsid w:val="00D91E67"/>
    <w:rsid w:val="00D91F91"/>
    <w:rsid w:val="00D925C9"/>
    <w:rsid w:val="00DA1001"/>
    <w:rsid w:val="00DA2958"/>
    <w:rsid w:val="00DB19D6"/>
    <w:rsid w:val="00DB1A05"/>
    <w:rsid w:val="00DB1F8E"/>
    <w:rsid w:val="00DB21E1"/>
    <w:rsid w:val="00DB2A5A"/>
    <w:rsid w:val="00DB4414"/>
    <w:rsid w:val="00DB542C"/>
    <w:rsid w:val="00DB7340"/>
    <w:rsid w:val="00DC3516"/>
    <w:rsid w:val="00DC554B"/>
    <w:rsid w:val="00DC5FA9"/>
    <w:rsid w:val="00DD029C"/>
    <w:rsid w:val="00DD5DC6"/>
    <w:rsid w:val="00DE0FE1"/>
    <w:rsid w:val="00DE1882"/>
    <w:rsid w:val="00DE1F29"/>
    <w:rsid w:val="00DE35AE"/>
    <w:rsid w:val="00DE3F1C"/>
    <w:rsid w:val="00DE59D1"/>
    <w:rsid w:val="00DE698B"/>
    <w:rsid w:val="00DE6BE9"/>
    <w:rsid w:val="00DE75E8"/>
    <w:rsid w:val="00DE77C8"/>
    <w:rsid w:val="00DF0C77"/>
    <w:rsid w:val="00DF1218"/>
    <w:rsid w:val="00DF4B31"/>
    <w:rsid w:val="00DF4C7D"/>
    <w:rsid w:val="00DF4F93"/>
    <w:rsid w:val="00DF74C3"/>
    <w:rsid w:val="00DF7617"/>
    <w:rsid w:val="00E00D66"/>
    <w:rsid w:val="00E0262E"/>
    <w:rsid w:val="00E029F4"/>
    <w:rsid w:val="00E03C27"/>
    <w:rsid w:val="00E05718"/>
    <w:rsid w:val="00E061DE"/>
    <w:rsid w:val="00E1186D"/>
    <w:rsid w:val="00E16909"/>
    <w:rsid w:val="00E24F24"/>
    <w:rsid w:val="00E2665B"/>
    <w:rsid w:val="00E26669"/>
    <w:rsid w:val="00E27C9B"/>
    <w:rsid w:val="00E323E7"/>
    <w:rsid w:val="00E3266B"/>
    <w:rsid w:val="00E3467A"/>
    <w:rsid w:val="00E34B50"/>
    <w:rsid w:val="00E36638"/>
    <w:rsid w:val="00E37F11"/>
    <w:rsid w:val="00E42B3D"/>
    <w:rsid w:val="00E42FBC"/>
    <w:rsid w:val="00E467CD"/>
    <w:rsid w:val="00E470B9"/>
    <w:rsid w:val="00E56184"/>
    <w:rsid w:val="00E62024"/>
    <w:rsid w:val="00E62E12"/>
    <w:rsid w:val="00E62E43"/>
    <w:rsid w:val="00E7050D"/>
    <w:rsid w:val="00E70F1A"/>
    <w:rsid w:val="00E73D16"/>
    <w:rsid w:val="00E73F33"/>
    <w:rsid w:val="00E75B88"/>
    <w:rsid w:val="00E76258"/>
    <w:rsid w:val="00E77CEF"/>
    <w:rsid w:val="00E8263F"/>
    <w:rsid w:val="00E8299D"/>
    <w:rsid w:val="00E86138"/>
    <w:rsid w:val="00E86573"/>
    <w:rsid w:val="00E900A1"/>
    <w:rsid w:val="00E9234D"/>
    <w:rsid w:val="00E96770"/>
    <w:rsid w:val="00E96950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65CB"/>
    <w:rsid w:val="00EC68A5"/>
    <w:rsid w:val="00EC7602"/>
    <w:rsid w:val="00ED00B1"/>
    <w:rsid w:val="00ED6110"/>
    <w:rsid w:val="00EE2A73"/>
    <w:rsid w:val="00EE52D4"/>
    <w:rsid w:val="00EF4412"/>
    <w:rsid w:val="00EF4426"/>
    <w:rsid w:val="00EF57E1"/>
    <w:rsid w:val="00F004D7"/>
    <w:rsid w:val="00F01144"/>
    <w:rsid w:val="00F022FA"/>
    <w:rsid w:val="00F04CEE"/>
    <w:rsid w:val="00F074F4"/>
    <w:rsid w:val="00F10835"/>
    <w:rsid w:val="00F120E2"/>
    <w:rsid w:val="00F13A8A"/>
    <w:rsid w:val="00F14514"/>
    <w:rsid w:val="00F152CC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774F1"/>
    <w:rsid w:val="00F832CE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36B"/>
    <w:rsid w:val="00FA0594"/>
    <w:rsid w:val="00FB0797"/>
    <w:rsid w:val="00FB0844"/>
    <w:rsid w:val="00FB2A1A"/>
    <w:rsid w:val="00FB2F8C"/>
    <w:rsid w:val="00FB40C7"/>
    <w:rsid w:val="00FB48AB"/>
    <w:rsid w:val="00FC31A3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4119"/>
    <w:rsid w:val="00FD52EF"/>
    <w:rsid w:val="00FD707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2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2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2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2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2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2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2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2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3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3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3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qFormat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3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5"/>
      </w:numPr>
    </w:pPr>
  </w:style>
  <w:style w:type="numbering" w:styleId="111111">
    <w:name w:val="Outline List 1"/>
    <w:basedOn w:val="a3"/>
    <w:rsid w:val="0059748F"/>
    <w:pPr>
      <w:numPr>
        <w:numId w:val="6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2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2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2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2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2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2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2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2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3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3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3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qFormat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3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5"/>
      </w:numPr>
    </w:pPr>
  </w:style>
  <w:style w:type="numbering" w:styleId="111111">
    <w:name w:val="Outline List 1"/>
    <w:basedOn w:val="a3"/>
    <w:rsid w:val="0059748F"/>
    <w:pPr>
      <w:numPr>
        <w:numId w:val="6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DAAA0-A312-4D6C-8DC3-0478C5789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12</TotalTime>
  <Pages>12</Pages>
  <Words>1255</Words>
  <Characters>7156</Characters>
  <Application>Microsoft Office Word</Application>
  <DocSecurity>0</DocSecurity>
  <Lines>59</Lines>
  <Paragraphs>16</Paragraphs>
  <ScaleCrop>false</ScaleCrop>
  <Company/>
  <LinksUpToDate>false</LinksUpToDate>
  <CharactersWithSpaces>8395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魏志广</dc:creator>
  <cp:lastModifiedBy>宋皓</cp:lastModifiedBy>
  <cp:revision>4</cp:revision>
  <cp:lastPrinted>2010-05-04T10:01:00Z</cp:lastPrinted>
  <dcterms:created xsi:type="dcterms:W3CDTF">2014-08-28T03:31:00Z</dcterms:created>
  <dcterms:modified xsi:type="dcterms:W3CDTF">2014-09-04T08:58:00Z</dcterms:modified>
</cp:coreProperties>
</file>